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ADCE9" w14:textId="77777777" w:rsidR="005E1CEF" w:rsidRPr="005E1CEF" w:rsidRDefault="005E1CEF" w:rsidP="005E1CE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nl-NL"/>
        </w:rPr>
      </w:pPr>
      <w:r w:rsidRPr="005E1CEF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nl-NL"/>
        </w:rPr>
        <w:t xml:space="preserve">Tuần 30: </w:t>
      </w:r>
    </w:p>
    <w:p w14:paraId="50103AFA" w14:textId="77777777" w:rsidR="00B02331" w:rsidRPr="00B02331" w:rsidRDefault="00B02331" w:rsidP="00B02331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lang w:val="nl-NL"/>
        </w:rPr>
      </w:pPr>
      <w:r w:rsidRPr="00B02331">
        <w:rPr>
          <w:rFonts w:ascii="Times New Roman" w:hAnsi="Times New Roman" w:cs="Times New Roman"/>
          <w:b/>
          <w:bCs/>
          <w:sz w:val="28"/>
          <w:szCs w:val="28"/>
          <w:lang w:val="nl-NL"/>
        </w:rPr>
        <w:t>HOẠT ĐỘNG TRẢI NGHIỆM</w:t>
      </w:r>
    </w:p>
    <w:p w14:paraId="19B36CB4" w14:textId="77777777" w:rsidR="00B02331" w:rsidRPr="005E1CEF" w:rsidRDefault="00B02331" w:rsidP="00B02331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  <w:r w:rsidRPr="005E1CEF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CHỦ ĐỀ 8: QUÊ HƯƠNG EM TƯƠI ĐẸP</w:t>
      </w:r>
    </w:p>
    <w:p w14:paraId="157635EB" w14:textId="77777777" w:rsidR="00B02331" w:rsidRPr="00B02331" w:rsidRDefault="00B02331" w:rsidP="00B02331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</w:p>
    <w:p w14:paraId="72FF2C12" w14:textId="77777777" w:rsidR="00B02331" w:rsidRPr="00B02331" w:rsidRDefault="00B02331" w:rsidP="00B02331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</w:pPr>
      <w:r w:rsidRPr="00B02331">
        <w:rPr>
          <w:rFonts w:ascii="Times New Roman" w:hAnsi="Times New Roman" w:cs="Times New Roman"/>
          <w:b/>
          <w:bCs/>
          <w:sz w:val="28"/>
          <w:szCs w:val="28"/>
          <w:u w:val="single"/>
          <w:lang w:val="nl-NL"/>
        </w:rPr>
        <w:t>I. YÊU CẦU CẦN ĐẠT:</w:t>
      </w:r>
      <w:r w:rsidRPr="00B02331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0661537E" w14:textId="4A6F77E5" w:rsidR="005E1CEF" w:rsidRPr="005E1CEF" w:rsidRDefault="005E1CEF" w:rsidP="005E1CEF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</w:rPr>
        <w:t xml:space="preserve">  </w:t>
      </w:r>
      <w:r>
        <w:rPr>
          <w:color w:val="000000"/>
          <w:lang w:val="vi-VN"/>
        </w:rPr>
        <w:t xml:space="preserve"> </w:t>
      </w:r>
      <w:r w:rsidRPr="005E1CEF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Pr="005E1CEF">
        <w:rPr>
          <w:rFonts w:ascii="Times New Roman" w:hAnsi="Times New Roman" w:cs="Times New Roman"/>
          <w:color w:val="000000"/>
          <w:sz w:val="28"/>
          <w:szCs w:val="28"/>
        </w:rPr>
        <w:t>/ Tham gia sinh hoạt dưới cờ theo chủ đề</w:t>
      </w:r>
      <w:r w:rsidRPr="005E1CE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: </w:t>
      </w:r>
      <w:r w:rsidRPr="00B02331">
        <w:rPr>
          <w:rFonts w:ascii="Times New Roman" w:hAnsi="Times New Roman" w:cs="Times New Roman"/>
          <w:sz w:val="28"/>
          <w:szCs w:val="28"/>
        </w:rPr>
        <w:t xml:space="preserve">- Giao lưu với khách mời về bảo vệ cảnh quan địa </w:t>
      </w:r>
      <w:proofErr w:type="gramStart"/>
      <w:r w:rsidRPr="00B02331">
        <w:rPr>
          <w:rFonts w:ascii="Times New Roman" w:hAnsi="Times New Roman" w:cs="Times New Roman"/>
          <w:sz w:val="28"/>
          <w:szCs w:val="28"/>
        </w:rPr>
        <w:t>phương.Nghe</w:t>
      </w:r>
      <w:proofErr w:type="gramEnd"/>
      <w:r w:rsidRPr="00B02331">
        <w:rPr>
          <w:rFonts w:ascii="Times New Roman" w:hAnsi="Times New Roman" w:cs="Times New Roman"/>
          <w:sz w:val="28"/>
          <w:szCs w:val="28"/>
        </w:rPr>
        <w:t xml:space="preserve"> phổ biến các hoạt động chung tay chăm sóc bảo vệ cảnh quan thiên nhiên của địa phương.</w:t>
      </w:r>
    </w:p>
    <w:p w14:paraId="7478D9F6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5E1CE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1.2/ 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 Nhận biết được các dấu hiệu xâm hại, tàn phá cảnh quan thiên nhiên</w:t>
      </w:r>
    </w:p>
    <w:p w14:paraId="5B4EAAC7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 Đưa ra được nhận định về nguyên nhân và biện pháp khắc phục tình trạng đó</w:t>
      </w:r>
    </w:p>
    <w:p w14:paraId="73FA6A3C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- Lập kế hoạch chăm sóc, bảo vệ cảnh quan tại địa phương và thực hiện kế hoạch.</w:t>
      </w:r>
    </w:p>
    <w:p w14:paraId="68CA66BF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 Bi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ết 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lựa chọn cảnh quan thiên nhiên để tiến hành khảo sát, ghi chép đánh giá thực trạng.</w:t>
      </w:r>
    </w:p>
    <w:p w14:paraId="37D49D68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Rèn luy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ện v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à phát tri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ển kĩ năng 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chia sẻ góp ph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ần ph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át tri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ển năng lực ng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ôn ng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ữ.</w:t>
      </w:r>
    </w:p>
    <w:p w14:paraId="72A76775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T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 r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èn luy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ện kĩ năng hoạt động 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quan sát, qua đó góp ph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ần ph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át tri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ển năng lực thẩm mỹ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, sáng tạo.</w:t>
      </w:r>
    </w:p>
    <w:p w14:paraId="19DFDAD6" w14:textId="77777777" w:rsidR="005E1CEF" w:rsidRPr="00DA309D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CEF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1.3</w:t>
      </w:r>
      <w:r w:rsidRPr="005E1CEF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ọc sinh chia sẻ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phản hồi sau hoạt động khảo sát thực trạng cảnh quan thiên nhiên ở địa phương.</w:t>
      </w:r>
    </w:p>
    <w:p w14:paraId="3BDAF3C6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Xây dựng được thông điệp bảo vệ quê hương.</w:t>
      </w:r>
    </w:p>
    <w:p w14:paraId="59C6B6F7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Đánh giá k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ết quả hoạt động trong tuần, đề ra kế hoạch hoạt động tuần tới.</w:t>
      </w:r>
    </w:p>
    <w:p w14:paraId="043667C6" w14:textId="685B83E5" w:rsidR="005E1CEF" w:rsidRPr="005E1CEF" w:rsidRDefault="005E1CEF" w:rsidP="005E1CEF">
      <w:pPr>
        <w:autoSpaceDE w:val="0"/>
        <w:autoSpaceDN w:val="0"/>
        <w:adjustRightInd w:val="0"/>
        <w:spacing w:line="288" w:lineRule="auto"/>
        <w:ind w:firstLine="360"/>
        <w:jc w:val="both"/>
        <w:rPr>
          <w:rFonts w:ascii="Times New Roman" w:hAnsi="Times New Roman" w:cs="Times New Roman"/>
          <w:color w:val="FF0000"/>
          <w:sz w:val="28"/>
          <w:szCs w:val="28"/>
          <w:lang w:val="nl-NL"/>
        </w:rPr>
      </w:pPr>
      <w:r w:rsidRPr="005E1CEF">
        <w:rPr>
          <w:rFonts w:ascii="Times New Roman" w:hAnsi="Times New Roman" w:cs="Times New Roman"/>
          <w:b/>
          <w:sz w:val="28"/>
          <w:szCs w:val="28"/>
          <w:lang w:val="vi-VN"/>
        </w:rPr>
        <w:t xml:space="preserve">2.Năng lực: </w:t>
      </w:r>
    </w:p>
    <w:p w14:paraId="2006DBB4" w14:textId="77777777" w:rsidR="005E1CEF" w:rsidRDefault="005E1CEF" w:rsidP="005E1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331">
        <w:rPr>
          <w:rFonts w:ascii="Times New Roman" w:hAnsi="Times New Roman" w:cs="Times New Roman"/>
          <w:sz w:val="28"/>
          <w:szCs w:val="28"/>
        </w:rPr>
        <w:t xml:space="preserve">- Năng lực giao tiếp và hợp tác, tư duy: Giới thiệu được với bạn </w:t>
      </w:r>
      <w:proofErr w:type="gramStart"/>
      <w:r w:rsidRPr="00B02331">
        <w:rPr>
          <w:rFonts w:ascii="Times New Roman" w:hAnsi="Times New Roman" w:cs="Times New Roman"/>
          <w:sz w:val="28"/>
          <w:szCs w:val="28"/>
        </w:rPr>
        <w:t>bè ,người</w:t>
      </w:r>
      <w:proofErr w:type="gramEnd"/>
      <w:r w:rsidRPr="00B02331">
        <w:rPr>
          <w:rFonts w:ascii="Times New Roman" w:hAnsi="Times New Roman" w:cs="Times New Roman"/>
          <w:sz w:val="28"/>
          <w:szCs w:val="28"/>
        </w:rPr>
        <w:t xml:space="preserve"> thân về cảnh quan thiên nhiên ở địa phương.</w:t>
      </w:r>
    </w:p>
    <w:p w14:paraId="6C5FAA89" w14:textId="2A6C83BE" w:rsidR="005E1CEF" w:rsidRPr="005E1CEF" w:rsidRDefault="005E1CEF" w:rsidP="005E1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Năng l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ực tự chủ, tự học: Biết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nêu cảm nghĩ,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điều chỉnh cảm x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úc và suy nghĩ c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ủa bản th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ân trước những cảnh đẹp.</w:t>
      </w:r>
    </w:p>
    <w:p w14:paraId="2D1E33F2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Năng l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ực giải quyết vấn đề v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à sáng t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ạo: Biết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lựa chọn cảnh quan thiên nhiên để quan sát.</w:t>
      </w:r>
    </w:p>
    <w:p w14:paraId="7ABB8D39" w14:textId="77777777" w:rsidR="005E1CEF" w:rsidRPr="000A7E06" w:rsidRDefault="005E1CEF" w:rsidP="005E1CEF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 Năng l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ực giao tiếp v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à h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ợp t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ác: Bi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ết trao đổi, g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</w:rPr>
        <w:t>óp ý cùng b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ạn trong giao tiếp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hợp tác nhóm</w:t>
      </w: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F70259C" w14:textId="77777777" w:rsidR="005E1CEF" w:rsidRPr="00B02331" w:rsidRDefault="005E1CEF" w:rsidP="005E1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2FAE26" w14:textId="77777777" w:rsidR="005E1CEF" w:rsidRPr="005E1CEF" w:rsidRDefault="005E1CEF" w:rsidP="00137A83">
      <w:pPr>
        <w:jc w:val="both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3.Phẩm chất:</w:t>
      </w:r>
      <w:r w:rsidRPr="005E1C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5E1CE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AD43E99" w14:textId="77777777" w:rsidR="005E1CEF" w:rsidRPr="00B02331" w:rsidRDefault="005E1CEF" w:rsidP="005E1C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2331">
        <w:rPr>
          <w:rFonts w:ascii="Times New Roman" w:hAnsi="Times New Roman" w:cs="Times New Roman"/>
          <w:sz w:val="28"/>
          <w:szCs w:val="28"/>
        </w:rPr>
        <w:t xml:space="preserve">- Phẩm chất nhân ái: Biết yêu thương giúp </w:t>
      </w:r>
      <w:proofErr w:type="gramStart"/>
      <w:r w:rsidRPr="00B02331">
        <w:rPr>
          <w:rFonts w:ascii="Times New Roman" w:hAnsi="Times New Roman" w:cs="Times New Roman"/>
          <w:sz w:val="28"/>
          <w:szCs w:val="28"/>
        </w:rPr>
        <w:t>đỡ ,</w:t>
      </w:r>
      <w:proofErr w:type="gramEnd"/>
      <w:r w:rsidRPr="00B02331">
        <w:rPr>
          <w:rFonts w:ascii="Times New Roman" w:hAnsi="Times New Roman" w:cs="Times New Roman"/>
          <w:sz w:val="28"/>
          <w:szCs w:val="28"/>
        </w:rPr>
        <w:t xml:space="preserve"> chia sẻ với mọi người.Phẩm chất chăm chỉ: Tích cực tham gia vào các hoạt động bảo vệ môi trường cảnh quan thiên nhiên. Phẩm chất trách nhiệm: Thực hiện được một số việc làm cụ thể để chăm sóc bảo vệ cảnh quan thiên nhiên</w:t>
      </w:r>
    </w:p>
    <w:p w14:paraId="2B7D258F" w14:textId="514C64D7" w:rsidR="005E1CEF" w:rsidRDefault="005E1CEF" w:rsidP="005E1CE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E1CEF">
        <w:rPr>
          <w:rFonts w:ascii="Times New Roman" w:hAnsi="Times New Roman" w:cs="Times New Roman"/>
          <w:color w:val="FF0000"/>
          <w:sz w:val="28"/>
          <w:szCs w:val="28"/>
        </w:rPr>
        <w:lastRenderedPageBreak/>
        <w:t>*</w:t>
      </w:r>
      <w:r w:rsidRPr="005E1CEF">
        <w:rPr>
          <w:color w:val="000000"/>
          <w:sz w:val="27"/>
          <w:szCs w:val="27"/>
        </w:rPr>
        <w:t xml:space="preserve"> </w:t>
      </w:r>
      <w:r w:rsidRPr="005E1CEF">
        <w:rPr>
          <w:rFonts w:ascii="Times New Roman" w:hAnsi="Times New Roman" w:cs="Times New Roman"/>
          <w:color w:val="FF0000"/>
          <w:sz w:val="28"/>
          <w:szCs w:val="28"/>
        </w:rPr>
        <w:t>GDBVMT</w:t>
      </w:r>
    </w:p>
    <w:p w14:paraId="7AC55DD9" w14:textId="493E898E" w:rsidR="005E1CEF" w:rsidRPr="005E1CEF" w:rsidRDefault="005E1CEF" w:rsidP="005E1CE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</w:t>
      </w:r>
      <w:r w:rsidRPr="005E1CEF">
        <w:rPr>
          <w:color w:val="000000"/>
          <w:sz w:val="27"/>
          <w:szCs w:val="27"/>
        </w:rPr>
        <w:t xml:space="preserve"> </w:t>
      </w:r>
      <w:r w:rsidRPr="005E1CEF">
        <w:rPr>
          <w:rFonts w:ascii="Times New Roman" w:hAnsi="Times New Roman" w:cs="Times New Roman"/>
          <w:color w:val="FF0000"/>
          <w:sz w:val="28"/>
          <w:szCs w:val="28"/>
        </w:rPr>
        <w:t>Tìm hiểu một số thắng cảnh nổi tiếng ở QN</w:t>
      </w:r>
    </w:p>
    <w:p w14:paraId="039B86B5" w14:textId="7F34E68A" w:rsidR="005E1CEF" w:rsidRPr="005E1CEF" w:rsidRDefault="005E1CEF" w:rsidP="005E1C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CEF">
        <w:rPr>
          <w:rFonts w:ascii="Times New Roman" w:hAnsi="Times New Roman" w:cs="Times New Roman"/>
          <w:b/>
          <w:sz w:val="28"/>
          <w:szCs w:val="28"/>
        </w:rPr>
        <w:t xml:space="preserve">II. ĐỒ </w:t>
      </w:r>
      <w:proofErr w:type="gramStart"/>
      <w:r w:rsidRPr="005E1CEF">
        <w:rPr>
          <w:rFonts w:ascii="Times New Roman" w:hAnsi="Times New Roman" w:cs="Times New Roman"/>
          <w:b/>
          <w:sz w:val="28"/>
          <w:szCs w:val="28"/>
        </w:rPr>
        <w:t>DÙNG ,</w:t>
      </w:r>
      <w:proofErr w:type="gramEnd"/>
      <w:r w:rsidRPr="005E1CEF">
        <w:rPr>
          <w:rFonts w:ascii="Times New Roman" w:hAnsi="Times New Roman" w:cs="Times New Roman"/>
          <w:b/>
          <w:sz w:val="28"/>
          <w:szCs w:val="28"/>
        </w:rPr>
        <w:t xml:space="preserve"> PHƯƠNG TIỆN DẠY HỌC </w:t>
      </w:r>
    </w:p>
    <w:p w14:paraId="008B78C4" w14:textId="77777777" w:rsidR="005E1CEF" w:rsidRPr="005E1CEF" w:rsidRDefault="005E1CEF" w:rsidP="00137A8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sz w:val="28"/>
          <w:szCs w:val="28"/>
        </w:rPr>
        <w:t xml:space="preserve">1.Giáo viên: </w:t>
      </w:r>
    </w:p>
    <w:p w14:paraId="01A4B4B9" w14:textId="77777777" w:rsidR="005E1CEF" w:rsidRPr="005E1CEF" w:rsidRDefault="005E1CEF" w:rsidP="00137A83">
      <w:pPr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sz w:val="28"/>
          <w:szCs w:val="28"/>
        </w:rPr>
        <w:t>- Kế hoạch bài dạy, bài giảng Power point.</w:t>
      </w:r>
    </w:p>
    <w:p w14:paraId="26B5D58E" w14:textId="77777777" w:rsidR="005E1CEF" w:rsidRPr="005E1CEF" w:rsidRDefault="005E1CEF" w:rsidP="00137A83">
      <w:pPr>
        <w:ind w:left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sz w:val="28"/>
          <w:szCs w:val="28"/>
        </w:rPr>
        <w:t>- SGK và các thiết bị, học liệu phục vụ cho tiết dạy.</w:t>
      </w:r>
    </w:p>
    <w:p w14:paraId="28CE7E57" w14:textId="77777777" w:rsidR="005E1CEF" w:rsidRPr="005E1CEF" w:rsidRDefault="005E1CEF" w:rsidP="00137A8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5E1CEF">
        <w:rPr>
          <w:rFonts w:ascii="Times New Roman" w:hAnsi="Times New Roman" w:cs="Times New Roman"/>
          <w:sz w:val="28"/>
          <w:szCs w:val="28"/>
        </w:rPr>
        <w:tab/>
        <w:t>2. Học sinh:</w:t>
      </w:r>
      <w:r w:rsidRPr="005E1CE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14D1A151" w14:textId="77777777" w:rsidR="005E1CEF" w:rsidRPr="005E1CEF" w:rsidRDefault="005E1CEF" w:rsidP="00137A83">
      <w:pPr>
        <w:ind w:left="851" w:firstLine="360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sz w:val="28"/>
          <w:szCs w:val="28"/>
        </w:rPr>
        <w:t>- SGK, vở ghi chép, vật liệu dụng cụ phục vụ cho việc học tập</w:t>
      </w:r>
    </w:p>
    <w:p w14:paraId="49266A1E" w14:textId="77777777" w:rsidR="005E1CEF" w:rsidRPr="005E1CEF" w:rsidRDefault="005E1CEF" w:rsidP="00137A83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</w:p>
    <w:p w14:paraId="61C1E03E" w14:textId="1A01698C" w:rsidR="005E1CEF" w:rsidRPr="005E1CEF" w:rsidRDefault="00AE5D7D" w:rsidP="00137A83">
      <w:pPr>
        <w:ind w:left="720" w:hanging="72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Bài</w:t>
      </w:r>
      <w:bookmarkStart w:id="0" w:name="_GoBack"/>
      <w:bookmarkEnd w:id="0"/>
      <w:r w:rsidR="005E1CEF" w:rsidRPr="005E1CEF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 xml:space="preserve"> </w:t>
      </w:r>
      <w:r w:rsidR="005E1CEF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30</w:t>
      </w:r>
      <w:r w:rsidR="005E1CEF" w:rsidRPr="005E1CEF">
        <w:rPr>
          <w:rFonts w:ascii="Times New Roman" w:hAnsi="Times New Roman" w:cs="Times New Roman"/>
          <w:b/>
          <w:bCs/>
          <w:color w:val="FF0000"/>
          <w:sz w:val="28"/>
          <w:szCs w:val="28"/>
          <w:lang w:val="nl-NL"/>
        </w:rPr>
        <w:t>: Tiết 1 - Sinh hoạt dưới cờ: CHUNG TAY BẢO VỆ CẢNH QUAN ĐIA PHƯƠNG</w:t>
      </w:r>
    </w:p>
    <w:p w14:paraId="42C2AB2B" w14:textId="7B86C77F" w:rsidR="005E1CEF" w:rsidRPr="005E1CEF" w:rsidRDefault="005E1CEF" w:rsidP="005E1CEF">
      <w:pPr>
        <w:ind w:right="-284"/>
        <w:jc w:val="right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Ngày</w:t>
      </w: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0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8</w:t>
      </w: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/</w:t>
      </w: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</w:rPr>
        <w:t>04</w:t>
      </w: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>/202</w:t>
      </w:r>
      <w:r w:rsidRPr="005E1CEF">
        <w:rPr>
          <w:rFonts w:ascii="Times New Roman" w:hAnsi="Times New Roman" w:cs="Times New Roman"/>
          <w:b/>
          <w:i/>
          <w:color w:val="FF0000"/>
          <w:sz w:val="28"/>
          <w:szCs w:val="28"/>
        </w:rPr>
        <w:t>4</w:t>
      </w:r>
    </w:p>
    <w:p w14:paraId="412D6524" w14:textId="77777777" w:rsidR="005E1CEF" w:rsidRPr="005E1CEF" w:rsidRDefault="005E1CEF" w:rsidP="005E1CEF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5E1CEF">
        <w:rPr>
          <w:rFonts w:ascii="Times New Roman" w:hAnsi="Times New Roman" w:cs="Times New Roman"/>
          <w:b/>
          <w:sz w:val="28"/>
          <w:szCs w:val="28"/>
        </w:rPr>
        <w:t>CÁC HOẠT ĐỘNG DẠY HỌC</w:t>
      </w:r>
      <w:r w:rsidRPr="005E1CE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324"/>
      </w:tblGrid>
      <w:tr w:rsidR="00B02331" w:rsidRPr="00B02331" w14:paraId="2D9BC2C2" w14:textId="77777777" w:rsidTr="00E17CB9">
        <w:tc>
          <w:tcPr>
            <w:tcW w:w="6062" w:type="dxa"/>
            <w:tcBorders>
              <w:bottom w:val="dashed" w:sz="4" w:space="0" w:color="auto"/>
            </w:tcBorders>
          </w:tcPr>
          <w:p w14:paraId="4FD70C82" w14:textId="77777777" w:rsidR="00B02331" w:rsidRPr="00B02331" w:rsidRDefault="00B02331" w:rsidP="00E17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14:paraId="0807C84C" w14:textId="77777777" w:rsidR="00B02331" w:rsidRPr="00B02331" w:rsidRDefault="00B02331" w:rsidP="00E17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B02331" w:rsidRPr="00B02331" w14:paraId="4966D2CA" w14:textId="77777777" w:rsidTr="00E17CB9">
        <w:tc>
          <w:tcPr>
            <w:tcW w:w="9386" w:type="dxa"/>
            <w:gridSpan w:val="2"/>
            <w:tcBorders>
              <w:bottom w:val="dashed" w:sz="4" w:space="0" w:color="auto"/>
            </w:tcBorders>
          </w:tcPr>
          <w:p w14:paraId="48E662BD" w14:textId="4E82B716" w:rsidR="00B02331" w:rsidRPr="005E1CEF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1. Khởi động:</w:t>
            </w:r>
            <w:r w:rsidR="005E1CE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(5p)</w:t>
            </w:r>
          </w:p>
        </w:tc>
      </w:tr>
      <w:tr w:rsidR="00B02331" w:rsidRPr="00B02331" w14:paraId="17CA962A" w14:textId="77777777" w:rsidTr="00E17CB9">
        <w:tc>
          <w:tcPr>
            <w:tcW w:w="6062" w:type="dxa"/>
            <w:tcBorders>
              <w:bottom w:val="dashed" w:sz="4" w:space="0" w:color="auto"/>
            </w:tcBorders>
          </w:tcPr>
          <w:p w14:paraId="08B158F7" w14:textId="77777777" w:rsidR="00B02331" w:rsidRPr="00B02331" w:rsidRDefault="00B02331" w:rsidP="00E17CB9">
            <w:pPr>
              <w:spacing w:after="0" w:line="240" w:lineRule="auto"/>
              <w:ind w:righ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− GV yêu cầu HS chỉnh lại quần áo, tóc tai để chuẩn bị làm lễ chào cờ.</w:t>
            </w:r>
          </w:p>
          <w:p w14:paraId="16AEBD72" w14:textId="77777777" w:rsidR="00B02331" w:rsidRPr="00B02331" w:rsidRDefault="00B02331" w:rsidP="00E17CB9">
            <w:pPr>
              <w:spacing w:after="0" w:line="240" w:lineRule="auto"/>
              <w:ind w:righ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- GV cho HS chào cờ.</w:t>
            </w:r>
          </w:p>
        </w:tc>
        <w:tc>
          <w:tcPr>
            <w:tcW w:w="3318" w:type="dxa"/>
            <w:tcBorders>
              <w:bottom w:val="dashed" w:sz="4" w:space="0" w:color="auto"/>
            </w:tcBorders>
          </w:tcPr>
          <w:p w14:paraId="48A67D5B" w14:textId="77777777" w:rsidR="00B02331" w:rsidRPr="00B02331" w:rsidRDefault="00B02331" w:rsidP="00E17CB9">
            <w:pPr>
              <w:widowControl w:val="0"/>
              <w:tabs>
                <w:tab w:val="left" w:pos="69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- HS quan sát, thực hiện.</w:t>
            </w:r>
          </w:p>
          <w:p w14:paraId="3623D5B7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B02331" w:rsidRPr="00B02331" w14:paraId="6B783F37" w14:textId="77777777" w:rsidTr="00E17CB9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D2CD1C4" w14:textId="39B5AC82" w:rsidR="00B02331" w:rsidRPr="005E1CEF" w:rsidRDefault="00B02331" w:rsidP="005E1CEF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>2. Sinh hoạt dưới cờ</w:t>
            </w:r>
            <w:r w:rsidRPr="00B02331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nl-NL"/>
              </w:rPr>
              <w:t>:</w:t>
            </w: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 xml:space="preserve"> Chung tay bảo vệ cảnh quan địa phương</w:t>
            </w:r>
            <w:r w:rsidR="005E1CEF">
              <w:rPr>
                <w:rFonts w:ascii="Times New Roman" w:hAnsi="Times New Roman" w:cs="Times New Roman"/>
                <w:sz w:val="28"/>
                <w:szCs w:val="28"/>
              </w:rPr>
              <w:t xml:space="preserve"> (25p)</w:t>
            </w:r>
          </w:p>
        </w:tc>
      </w:tr>
      <w:tr w:rsidR="00B02331" w:rsidRPr="00B02331" w14:paraId="6B3C87AE" w14:textId="77777777" w:rsidTr="00E17CB9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14:paraId="7F1E1A49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 xml:space="preserve">- GV cho HS Giao lưu với khách mời về bảo vệ cảnh quan địa </w:t>
            </w:r>
            <w:proofErr w:type="gramStart"/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phương.Nghe</w:t>
            </w:r>
            <w:proofErr w:type="gramEnd"/>
            <w:r w:rsidRPr="00B02331">
              <w:rPr>
                <w:rFonts w:ascii="Times New Roman" w:hAnsi="Times New Roman" w:cs="Times New Roman"/>
                <w:sz w:val="28"/>
                <w:szCs w:val="28"/>
              </w:rPr>
              <w:t xml:space="preserve"> phổ biến các hoạt động chung tay chăm sóc bảo vệ cảnh quan thiên nhiên của địa phương.</w:t>
            </w:r>
          </w:p>
          <w:p w14:paraId="40E365B8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B0EC36C" wp14:editId="006C0FE2">
                  <wp:extent cx="3406114" cy="1577592"/>
                  <wp:effectExtent l="0" t="0" r="4445" b="3810"/>
                  <wp:docPr id="517591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591157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855" cy="1585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91435" w14:textId="77777777" w:rsidR="005E1CEF" w:rsidRDefault="005E1CEF" w:rsidP="005E1CE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E1C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</w:t>
            </w:r>
            <w:r w:rsidRPr="005E1CEF">
              <w:rPr>
                <w:color w:val="000000"/>
                <w:sz w:val="27"/>
                <w:szCs w:val="27"/>
              </w:rPr>
              <w:t xml:space="preserve"> </w:t>
            </w:r>
            <w:r w:rsidRPr="005E1C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GDBVMT</w:t>
            </w:r>
          </w:p>
          <w:p w14:paraId="6EC21FC7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học sinh tham gia và chia sẻ suy nghĩ của bản thân sau khi tham gia </w:t>
            </w:r>
          </w:p>
          <w:p w14:paraId="284A10A0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14:paraId="3C6CA337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xem.</w:t>
            </w:r>
          </w:p>
          <w:p w14:paraId="2EBE4DB2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781E6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- Các nhóm lên thực hiện Giao lưu với khách mời về bảo vệ cảnh quan địa phương.</w:t>
            </w:r>
          </w:p>
          <w:p w14:paraId="7BFF4565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Lắng nghe phổ biến các hoạt động chung tay chăm sóc bảo vệ cảnh quan thiên nhiên của địa phương.</w:t>
            </w:r>
          </w:p>
          <w:p w14:paraId="0B1622AA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</w:rPr>
              <w:t>- HS lắng nghe.</w:t>
            </w:r>
          </w:p>
        </w:tc>
      </w:tr>
      <w:tr w:rsidR="00B02331" w:rsidRPr="00B02331" w14:paraId="546CE6E5" w14:textId="77777777" w:rsidTr="00E17CB9">
        <w:tc>
          <w:tcPr>
            <w:tcW w:w="938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240A0FE" w14:textId="2FCD3676" w:rsidR="00B02331" w:rsidRPr="005E1CEF" w:rsidRDefault="00B02331" w:rsidP="005E1C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3. </w:t>
            </w:r>
            <w:r w:rsidRPr="00B0233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Vận dụng.trải nghiệm</w:t>
            </w:r>
            <w:r w:rsidR="005E1CEF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(3p)</w:t>
            </w:r>
          </w:p>
        </w:tc>
      </w:tr>
      <w:tr w:rsidR="00B02331" w:rsidRPr="00B02331" w14:paraId="58F931B7" w14:textId="77777777" w:rsidTr="00E17CB9">
        <w:tc>
          <w:tcPr>
            <w:tcW w:w="6062" w:type="dxa"/>
            <w:tcBorders>
              <w:top w:val="dashed" w:sz="4" w:space="0" w:color="auto"/>
              <w:bottom w:val="dashed" w:sz="4" w:space="0" w:color="auto"/>
            </w:tcBorders>
          </w:tcPr>
          <w:p w14:paraId="70E2C8FD" w14:textId="77777777" w:rsidR="00B02331" w:rsidRPr="00B02331" w:rsidRDefault="00B02331" w:rsidP="00E17C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B02331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- HS nêu cảm nhận của mình sau buổi sinh hoạt.</w:t>
            </w:r>
          </w:p>
          <w:p w14:paraId="47457E08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2331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- HS lắng nghe</w:t>
            </w:r>
            <w:r w:rsidRPr="00B023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318" w:type="dxa"/>
            <w:tcBorders>
              <w:top w:val="dashed" w:sz="4" w:space="0" w:color="auto"/>
              <w:bottom w:val="dashed" w:sz="4" w:space="0" w:color="auto"/>
            </w:tcBorders>
          </w:tcPr>
          <w:p w14:paraId="5000D6F1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0233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tóm tắt nội dung chính</w:t>
            </w:r>
          </w:p>
          <w:p w14:paraId="4B42B3D1" w14:textId="77777777" w:rsidR="00B02331" w:rsidRPr="00B02331" w:rsidRDefault="00B02331" w:rsidP="00E17C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  <w:tr w:rsidR="00B02331" w:rsidRPr="00B02331" w14:paraId="3ED135EE" w14:textId="77777777" w:rsidTr="00E17CB9">
        <w:tc>
          <w:tcPr>
            <w:tcW w:w="9386" w:type="dxa"/>
            <w:gridSpan w:val="2"/>
            <w:tcBorders>
              <w:top w:val="dashed" w:sz="4" w:space="0" w:color="auto"/>
            </w:tcBorders>
          </w:tcPr>
          <w:p w14:paraId="2D660B6E" w14:textId="77777777" w:rsidR="00B02331" w:rsidRPr="00B02331" w:rsidRDefault="00B02331" w:rsidP="005E1C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2FA148E8" w14:textId="77777777" w:rsidR="00B02331" w:rsidRDefault="00B02331" w:rsidP="00A96046">
      <w:pPr>
        <w:autoSpaceDE w:val="0"/>
        <w:autoSpaceDN w:val="0"/>
        <w:adjustRightInd w:val="0"/>
        <w:spacing w:after="0" w:line="288" w:lineRule="auto"/>
        <w:ind w:left="720" w:hanging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"/>
        </w:rPr>
      </w:pPr>
    </w:p>
    <w:p w14:paraId="3D4ABD0C" w14:textId="77777777" w:rsidR="00B02331" w:rsidRDefault="00B0233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"/>
        </w:rPr>
        <w:br w:type="page"/>
      </w:r>
    </w:p>
    <w:p w14:paraId="4FB55BF4" w14:textId="3F697DC4" w:rsidR="00A045AF" w:rsidRPr="00A045AF" w:rsidRDefault="00A045AF" w:rsidP="00A045AF">
      <w:pPr>
        <w:spacing w:line="288" w:lineRule="auto"/>
        <w:ind w:left="720" w:hanging="720"/>
        <w:jc w:val="right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val="nl-NL"/>
        </w:rPr>
      </w:pP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 xml:space="preserve">Bài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30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>: (Tiết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2) Ngày dạy: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10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>/04/2024</w:t>
      </w:r>
    </w:p>
    <w:p w14:paraId="50A728D0" w14:textId="6FA1AF99" w:rsidR="000F0CC0" w:rsidRPr="00A045AF" w:rsidRDefault="000F0CC0" w:rsidP="00A045AF">
      <w:pPr>
        <w:autoSpaceDE w:val="0"/>
        <w:autoSpaceDN w:val="0"/>
        <w:adjustRightInd w:val="0"/>
        <w:spacing w:after="0" w:line="288" w:lineRule="auto"/>
        <w:ind w:left="720" w:hanging="72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  <w:lang w:val="en"/>
        </w:rPr>
        <w:t>Sinh ho</w:t>
      </w: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 xml:space="preserve">ạt theo chủ đề: </w:t>
      </w:r>
      <w:r w:rsidR="008F7AB0" w:rsidRPr="00A045AF">
        <w:rPr>
          <w:rFonts w:ascii="Times New Roman" w:hAnsi="Times New Roman" w:cs="Times New Roman"/>
          <w:b/>
          <w:bCs/>
          <w:color w:val="FF0000"/>
          <w:sz w:val="28"/>
          <w:szCs w:val="28"/>
        </w:rPr>
        <w:t>KHẢO SÁT THỰC TRẠNG CẢNH QUAN THIÊN NHIÊN</w:t>
      </w: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14:paraId="0C9AD9B3" w14:textId="4FB8823D" w:rsidR="000F0CC0" w:rsidRPr="000A7E06" w:rsidRDefault="00A045AF" w:rsidP="00A96046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</w:pPr>
      <w:r w:rsidRPr="00A045A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CÁC</w:t>
      </w:r>
      <w:r w:rsidR="000F0CC0" w:rsidRPr="000A7E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 HO</w:t>
      </w:r>
      <w:r w:rsidR="000F0CC0" w:rsidRPr="000A7E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ẠT ĐỘNG DẠY HỌC</w:t>
      </w:r>
    </w:p>
    <w:tbl>
      <w:tblPr>
        <w:tblW w:w="10104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400"/>
        <w:gridCol w:w="18"/>
        <w:gridCol w:w="4686"/>
      </w:tblGrid>
      <w:tr w:rsidR="000A7E06" w:rsidRPr="000A7E06" w14:paraId="4548F723" w14:textId="77777777" w:rsidTr="00A045AF">
        <w:trPr>
          <w:trHeight w:val="1"/>
        </w:trPr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9E513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của gi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áo viên</w:t>
            </w:r>
          </w:p>
        </w:tc>
        <w:tc>
          <w:tcPr>
            <w:tcW w:w="47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9F674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của học sinh</w:t>
            </w:r>
          </w:p>
        </w:tc>
      </w:tr>
      <w:tr w:rsidR="000A7E06" w:rsidRPr="000A7E06" w14:paraId="5EF92E40" w14:textId="77777777" w:rsidTr="0030390D">
        <w:trPr>
          <w:trHeight w:val="1"/>
        </w:trPr>
        <w:tc>
          <w:tcPr>
            <w:tcW w:w="10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46F387" w14:textId="62BA55F0" w:rsidR="000F0CC0" w:rsidRPr="00A045AF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1. Kh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ởi động:</w:t>
            </w:r>
            <w:r w:rsidR="00A045AF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A045AF" w:rsidRPr="00A045A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(5p)</w:t>
            </w:r>
          </w:p>
        </w:tc>
      </w:tr>
      <w:tr w:rsidR="000A7E06" w:rsidRPr="000A7E06" w14:paraId="6F903315" w14:textId="77777777" w:rsidTr="0030390D">
        <w:trPr>
          <w:trHeight w:val="1"/>
        </w:trPr>
        <w:tc>
          <w:tcPr>
            <w:tcW w:w="5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BF4EAF" w14:textId="38AB9B3F" w:rsidR="00DF68CF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GV </w:t>
            </w:r>
            <w:r w:rsidR="0007504F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cho HS quan sát đoạn</w:t>
            </w:r>
            <w:r w:rsidR="00C743E3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một đoạn phim</w:t>
            </w:r>
            <w:r w:rsidR="00D31799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, </w:t>
            </w:r>
          </w:p>
          <w:p w14:paraId="08A58544" w14:textId="2A1B0867" w:rsidR="00DF68CF" w:rsidRPr="000A7E06" w:rsidRDefault="006A1B42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hình ảnh về</w:t>
            </w:r>
            <w:r w:rsidR="00695CE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thực trạng xâm hại cảnh </w:t>
            </w:r>
            <w:r w:rsidR="007F429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quan thời gian gần </w:t>
            </w:r>
            <w:r w:rsidR="002178F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đây</w:t>
            </w:r>
            <w:r w:rsidR="00587FB5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3BFB4E4" w14:textId="77777777" w:rsidR="00587FB5" w:rsidRPr="000A7E06" w:rsidRDefault="007F429E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+ YC HS nêu </w:t>
            </w:r>
            <w:r w:rsidR="004A70B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dấu hiệu xâm hại</w:t>
            </w:r>
            <w:r w:rsidR="0033505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cảnh quan </w:t>
            </w:r>
            <w:r w:rsidR="0006478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vừa quan sát được</w:t>
            </w:r>
            <w:r w:rsidR="0033505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53B056E7" w14:textId="7A118170" w:rsidR="00587FB5" w:rsidRPr="000A7E06" w:rsidRDefault="00587FB5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GV tổng kết lại một </w:t>
            </w:r>
            <w:r w:rsidR="0004172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số dấu hiệu </w:t>
            </w:r>
            <w:r w:rsidR="00E9718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của </w:t>
            </w:r>
            <w:r w:rsidR="0004172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việc xâm hại cảnh quan như: </w:t>
            </w:r>
          </w:p>
          <w:p w14:paraId="624D3D5A" w14:textId="7C5BA459" w:rsidR="00E97180" w:rsidRPr="000A7E06" w:rsidRDefault="008E75D8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Vứt rác không đúng chỗ</w:t>
            </w:r>
          </w:p>
          <w:p w14:paraId="01200251" w14:textId="4F648E24" w:rsidR="008E75D8" w:rsidRPr="000A7E06" w:rsidRDefault="008E75D8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</w:t>
            </w:r>
            <w:r w:rsidR="002C72A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Viết, vẽ bậy lên tường</w:t>
            </w:r>
          </w:p>
          <w:p w14:paraId="2AD6ACA8" w14:textId="4762119A" w:rsidR="002C72A0" w:rsidRPr="000A7E06" w:rsidRDefault="002C72A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Vệ sinh lớp, khu vực quy địn</w:t>
            </w:r>
            <w:r w:rsidR="001E749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</w:t>
            </w:r>
          </w:p>
          <w:p w14:paraId="43A7D793" w14:textId="448F0C5E" w:rsidR="001E7490" w:rsidRPr="000A7E06" w:rsidRDefault="001E749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+ Bẻ cành, lá cây</w:t>
            </w:r>
          </w:p>
          <w:p w14:paraId="5A343CF7" w14:textId="6FD264F6" w:rsidR="001E7490" w:rsidRPr="000A7E06" w:rsidRDefault="001E749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+ </w:t>
            </w:r>
            <w:r w:rsidR="00E207D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Leo </w:t>
            </w:r>
            <w:proofErr w:type="gramStart"/>
            <w:r w:rsidR="00E207D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trèo,  giẫm</w:t>
            </w:r>
            <w:proofErr w:type="gramEnd"/>
            <w:r w:rsidR="00E207D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lên cây cỏ,…</w:t>
            </w:r>
          </w:p>
          <w:p w14:paraId="146C802A" w14:textId="77777777" w:rsidR="003905C0" w:rsidRPr="000A7E06" w:rsidRDefault="003905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ét, tuyên dương và d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ẫn dắt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ào bài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ới.</w:t>
            </w:r>
          </w:p>
          <w:p w14:paraId="7B8FCB87" w14:textId="092A317F" w:rsidR="000F0CC0" w:rsidRPr="000A7E06" w:rsidRDefault="006621F2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giới thiệu bài</w:t>
            </w:r>
            <w:r w:rsidR="00A3109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bảo vệ cảnh quan thiên nhiên chúng là đang bảo vệ cu</w:t>
            </w:r>
            <w:r w:rsidR="002B711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ộ</w:t>
            </w:r>
            <w:r w:rsidR="00A3109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 sống của chúng ta</w:t>
            </w:r>
            <w:r w:rsidR="002B711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Hàng ngày có rất nhiều hành </w:t>
            </w:r>
            <w:proofErr w:type="gramStart"/>
            <w:r w:rsidR="002B711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động </w:t>
            </w:r>
            <w:r w:rsidR="00017FF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làm</w:t>
            </w:r>
            <w:proofErr w:type="gramEnd"/>
            <w:r w:rsidR="00017FF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ảnh hưởng đến cảnh quan thiên nhiên</w:t>
            </w:r>
            <w:r w:rsidR="00550D3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Để bảo bệ được ta phải </w:t>
            </w:r>
            <w:r w:rsidR="00A1442B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năm được thực trạng </w:t>
            </w:r>
            <w:r w:rsidR="00435F5C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nhưunxg cảnh quan đó. Cô và các em cùng đi </w:t>
            </w:r>
            <w:r w:rsidR="0013276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tìm</w:t>
            </w:r>
            <w:r w:rsidR="00435F5C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hiểu bài học h</w:t>
            </w:r>
            <w:r w:rsidR="00A960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</w:t>
            </w:r>
            <w:r w:rsidR="0013276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 nay</w:t>
            </w:r>
            <w:r w:rsidR="00A960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7FE87C" w14:textId="46407FE6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="0004172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HS quan sát</w:t>
            </w:r>
          </w:p>
          <w:p w14:paraId="0663E0E9" w14:textId="77777777" w:rsidR="00DD1A2F" w:rsidRPr="000A7E06" w:rsidRDefault="00DD1A2F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B04BACE" w14:textId="77777777" w:rsidR="00DD1A2F" w:rsidRPr="000A7E06" w:rsidRDefault="00DD1A2F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406D35D" w14:textId="0AC6FAB2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</w:t>
            </w:r>
            <w:r w:rsidR="00DD1A2F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HS chia sẻ về các</w:t>
            </w:r>
            <w:r w:rsidR="00E9718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dấu hiệu quan sát được</w:t>
            </w:r>
          </w:p>
          <w:p w14:paraId="14E742F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D8C485B" w14:textId="77777777" w:rsidR="00AE5976" w:rsidRPr="000A7E06" w:rsidRDefault="00AE5976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10C4A33C" w14:textId="77777777" w:rsidR="00AE5976" w:rsidRPr="000A7E06" w:rsidRDefault="00AE5976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7070015" w14:textId="77777777" w:rsidR="00132767" w:rsidRPr="000A7E06" w:rsidRDefault="0013276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166B7D3" w14:textId="77777777" w:rsidR="00132767" w:rsidRPr="000A7E06" w:rsidRDefault="0013276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A0C0F23" w14:textId="77777777" w:rsidR="00132767" w:rsidRPr="000A7E06" w:rsidRDefault="0013276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CD24C9E" w14:textId="77777777" w:rsidR="00132767" w:rsidRPr="000A7E06" w:rsidRDefault="0013276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C7617A0" w14:textId="77777777" w:rsidR="00132767" w:rsidRPr="000A7E06" w:rsidRDefault="0013276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701EA8F" w14:textId="19C0B3F6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nghe.</w:t>
            </w:r>
          </w:p>
        </w:tc>
      </w:tr>
      <w:tr w:rsidR="000A7E06" w:rsidRPr="000A7E06" w14:paraId="506E9952" w14:textId="77777777" w:rsidTr="0030390D">
        <w:trPr>
          <w:trHeight w:val="1"/>
        </w:trPr>
        <w:tc>
          <w:tcPr>
            <w:tcW w:w="10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B57C4E" w14:textId="6D298323" w:rsidR="000F0CC0" w:rsidRPr="00A045AF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2. Khám phá</w:t>
            </w:r>
            <w:r w:rsidRPr="000A7E0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: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(10p)</w:t>
            </w:r>
          </w:p>
        </w:tc>
      </w:tr>
      <w:tr w:rsidR="000A7E06" w:rsidRPr="000A7E06" w14:paraId="3C28735F" w14:textId="77777777" w:rsidTr="0030390D">
        <w:trPr>
          <w:trHeight w:val="1"/>
        </w:trPr>
        <w:tc>
          <w:tcPr>
            <w:tcW w:w="5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DFCC897" w14:textId="25A79030" w:rsidR="006271AD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GV </w:t>
            </w:r>
            <w:r w:rsidR="008D23BB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mời HS chia sẻ theo nhóm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D7DAF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về </w:t>
            </w:r>
            <w:r w:rsidR="000770DB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những</w:t>
            </w:r>
            <w:r w:rsidR="00BD7DAF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điều mình quan sát đượ</w:t>
            </w:r>
            <w:r w:rsidR="00CA4B7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 </w:t>
            </w:r>
            <w:r w:rsidR="000770DB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trong chuyến đi tham quan cùng lớp và người thân.</w:t>
            </w:r>
          </w:p>
          <w:p w14:paraId="6A6302BC" w14:textId="02063FC5" w:rsidR="000F0CC0" w:rsidRPr="000A7E06" w:rsidRDefault="00667D08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YC HS </w:t>
            </w:r>
            <w:r w:rsidR="0067372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thảo luận nhóm thực hiện </w:t>
            </w:r>
            <w:r w:rsidR="0055234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các </w:t>
            </w:r>
            <w:r w:rsidR="0067372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nhiệm vụ</w:t>
            </w:r>
          </w:p>
          <w:p w14:paraId="736CC920" w14:textId="79223AAD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 xml:space="preserve">+ </w:t>
            </w:r>
            <w:r w:rsidR="00CB528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Kể tên địa danh em đã đến</w:t>
            </w:r>
          </w:p>
          <w:p w14:paraId="2F6CC0DE" w14:textId="510F4E2F" w:rsidR="000F0CC0" w:rsidRPr="000A7E06" w:rsidRDefault="00CB5284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 Chia sẻ những điều em quan sát được</w:t>
            </w:r>
            <w:r w:rsidR="008B36C9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chăm sóc cẩn thận, chu đáo hay cảnh quan đang bị phá hoại?</w:t>
            </w:r>
            <w:r w:rsidR="00E004E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</w:t>
            </w:r>
          </w:p>
          <w:p w14:paraId="0829BCB4" w14:textId="78364A32" w:rsidR="00E004E6" w:rsidRPr="000A7E06" w:rsidRDefault="00E004E6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Suy nghĩ về việc làm</w:t>
            </w:r>
            <w:r w:rsidR="0035242C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th</w:t>
            </w:r>
            <w:r w:rsidR="00B12675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ế</w:t>
            </w:r>
            <w:r w:rsidR="0035242C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nào để duy tình tình trạng</w:t>
            </w:r>
            <w:r w:rsidR="006401C8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cảnh quan thiên nhiên được chăm sóc.</w:t>
            </w:r>
          </w:p>
          <w:p w14:paraId="3066DA68" w14:textId="77777777" w:rsidR="00B12675" w:rsidRPr="000A7E06" w:rsidRDefault="00B12675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221874E" w14:textId="5B2F950C" w:rsidR="00585826" w:rsidRPr="000A7E06" w:rsidRDefault="00585826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Mời đại diện các nhóm </w:t>
            </w:r>
            <w:r w:rsidR="00ED63BD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trình bày kết quả</w:t>
            </w:r>
            <w:r w:rsidR="00A236B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thảo luận</w:t>
            </w:r>
          </w:p>
          <w:p w14:paraId="0ECE8D2C" w14:textId="77777777" w:rsidR="00A236B1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trò chơi, tuyên dương</w:t>
            </w:r>
            <w:r w:rsidR="00A236B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700D62C" w14:textId="77777777" w:rsidR="00442291" w:rsidRDefault="00442291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kết luận: Hiện nay</w:t>
            </w:r>
            <w:r w:rsidR="005D06AF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rất nhiều cảnh quan thiên nhiên</w:t>
            </w:r>
            <w:r w:rsidR="00122541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xung quanh chúng ta đã được chăm sóc, bảo vệ. Tuy nhiên, vẫn có</w:t>
            </w:r>
            <w:r w:rsidR="00721B2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không ít cảnh quan bị xâm hại</w:t>
            </w:r>
            <w:r w:rsidR="00C55B0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Chúng ta cần lưu ý để góp sức tiếp tục </w:t>
            </w:r>
            <w:r w:rsidR="00EB5C2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những</w:t>
            </w:r>
            <w:r w:rsidR="00C55B0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hoạt động</w:t>
            </w:r>
            <w:r w:rsidR="00EB5C2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hoạt động chăm sóc, bảo vệ</w:t>
            </w:r>
            <w:r w:rsidR="005F24F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cảnh quan thien nhiên của địa phương.</w:t>
            </w:r>
          </w:p>
          <w:p w14:paraId="733D087B" w14:textId="1724F751" w:rsidR="00A045AF" w:rsidRPr="00A045AF" w:rsidRDefault="00A045AF" w:rsidP="00A045AF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*</w:t>
            </w:r>
            <w:r w:rsidRPr="005E1CEF">
              <w:rPr>
                <w:color w:val="000000"/>
                <w:sz w:val="27"/>
                <w:szCs w:val="27"/>
              </w:rPr>
              <w:t xml:space="preserve"> </w:t>
            </w:r>
            <w:r w:rsidRPr="005E1C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Tìm hiểu một số thắng cảnh nổi tiếng ở QN</w:t>
            </w:r>
          </w:p>
        </w:tc>
        <w:tc>
          <w:tcPr>
            <w:tcW w:w="4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7B4655" w14:textId="5CD0533A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 xml:space="preserve">- HS </w:t>
            </w:r>
            <w:r w:rsidR="008D610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chia sẻ với các bạn trong nhóm</w:t>
            </w:r>
          </w:p>
          <w:p w14:paraId="1F45D0D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46AB20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1C3BDD02" w14:textId="4061C89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HS </w:t>
            </w:r>
            <w:r w:rsidR="00B12675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</w:t>
            </w:r>
            <w:r w:rsidR="00B12675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hảo luận</w:t>
            </w:r>
          </w:p>
          <w:p w14:paraId="75489817" w14:textId="65E1A63D" w:rsidR="000F0CC0" w:rsidRPr="000A7E06" w:rsidRDefault="008D6104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drawing>
                <wp:inline distT="0" distB="0" distL="0" distR="0" wp14:anchorId="03791DCF" wp14:editId="61D45A78">
                  <wp:extent cx="2326271" cy="1523420"/>
                  <wp:effectExtent l="0" t="0" r="0" b="635"/>
                  <wp:docPr id="7733297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329735" name=""/>
                          <pic:cNvPicPr/>
                        </pic:nvPicPr>
                        <pic:blipFill rotWithShape="1">
                          <a:blip r:embed="rId5"/>
                          <a:srcRect t="17073"/>
                          <a:stretch/>
                        </pic:blipFill>
                        <pic:spPr bwMode="auto">
                          <a:xfrm>
                            <a:off x="0" y="0"/>
                            <a:ext cx="2361612" cy="1546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C3E9C9" w14:textId="73A0F839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="00B12675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Đại diện các nhóm </w:t>
            </w:r>
            <w:r w:rsidR="0058582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trình bày kết quả thảo luận</w:t>
            </w:r>
          </w:p>
          <w:p w14:paraId="7BF5C6DE" w14:textId="77777777" w:rsidR="00A236B1" w:rsidRPr="000A7E06" w:rsidRDefault="00A236B1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73374D5A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nghe.</w:t>
            </w:r>
          </w:p>
          <w:p w14:paraId="1BB215F6" w14:textId="77777777" w:rsidR="005F24F7" w:rsidRPr="000A7E06" w:rsidRDefault="005F24F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E0F788B" w14:textId="77777777" w:rsidR="005F24F7" w:rsidRPr="000A7E06" w:rsidRDefault="005F24F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DECAFFE" w14:textId="72903686" w:rsidR="005F24F7" w:rsidRPr="000A7E06" w:rsidRDefault="005F24F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nghe.</w:t>
            </w:r>
          </w:p>
        </w:tc>
      </w:tr>
      <w:tr w:rsidR="000A7E06" w:rsidRPr="000A7E06" w14:paraId="40963EEF" w14:textId="77777777" w:rsidTr="0030390D">
        <w:trPr>
          <w:trHeight w:val="1"/>
        </w:trPr>
        <w:tc>
          <w:tcPr>
            <w:tcW w:w="10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0484BF2" w14:textId="74942454" w:rsidR="000F0CC0" w:rsidRPr="00A045AF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3. Luy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ện tập.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(15p)</w:t>
            </w:r>
          </w:p>
        </w:tc>
      </w:tr>
      <w:tr w:rsidR="000A7E06" w:rsidRPr="000A7E06" w14:paraId="6156D9A1" w14:textId="77777777" w:rsidTr="00A045AF">
        <w:trPr>
          <w:trHeight w:val="1"/>
        </w:trPr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F91D41" w14:textId="6C829FE4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* Hoạt động 1: </w:t>
            </w:r>
            <w:r w:rsidR="00FB0769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Lập kế hoạch</w:t>
            </w:r>
            <w:r w:rsidR="00CF693D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khảo sát thực trạng cảnh quan thiên nhiên ở địa phương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”. </w:t>
            </w:r>
            <w:r w:rsidR="00713953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(Làm việc nhóm 4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15E43CE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mời học sinh nêu yêu cầu hoạt động.</w:t>
            </w:r>
          </w:p>
          <w:p w14:paraId="700222AB" w14:textId="6B6009BA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767C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YC các nhóm</w:t>
            </w:r>
            <w:r w:rsidR="00B540D3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767C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lựa chọn một cảnh quan thiên nhiên để thực hiện khảo sát</w:t>
            </w:r>
          </w:p>
          <w:p w14:paraId="1CF8DA68" w14:textId="0E38E5D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41547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GV gợi ý nhóm thảo luận</w:t>
            </w:r>
            <w:r w:rsidR="003539A8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để xây dựng tiêu chí khảo sát, theo gợi ý trong phiếu khảo sát</w:t>
            </w:r>
          </w:p>
          <w:p w14:paraId="0B395426" w14:textId="7469B659" w:rsidR="0096732D" w:rsidRPr="000A7E06" w:rsidRDefault="0096732D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drawing>
                <wp:inline distT="0" distB="0" distL="0" distR="0" wp14:anchorId="168566AD" wp14:editId="34667A8C">
                  <wp:extent cx="2985340" cy="2011045"/>
                  <wp:effectExtent l="0" t="0" r="5715" b="8255"/>
                  <wp:docPr id="17469663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96639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718" cy="2026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7E272C" w14:textId="77777777" w:rsidR="009A6230" w:rsidRPr="000A7E06" w:rsidRDefault="009A623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Mời các nhóm trình bày về</w:t>
            </w:r>
            <w:r w:rsidR="009E0A8E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phiếu khảo sát của nhóm.</w:t>
            </w:r>
          </w:p>
          <w:p w14:paraId="35234CFE" w14:textId="77777777" w:rsidR="007551F4" w:rsidRPr="000A7E06" w:rsidRDefault="007551F4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282637D" w14:textId="77777777" w:rsidR="007551F4" w:rsidRPr="000A7E06" w:rsidRDefault="007551F4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B5048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YC các nhóm thảo luận, thống nhất về thời gian tiến hành đi khảo sát</w:t>
            </w:r>
          </w:p>
          <w:p w14:paraId="363C9FF8" w14:textId="3DCD9A24" w:rsidR="001B5048" w:rsidRPr="000A7E06" w:rsidRDefault="001B5048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+ Lưu ý khi đi khảo sát tập trung,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an</w:t>
            </w:r>
            <w:proofErr w:type="gramEnd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toàn, nghiêm túc trong lúc làm việc tránh gây </w:t>
            </w:r>
            <w:r w:rsidR="00E93E2D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rủi ro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khi đi khảo sát.</w:t>
            </w:r>
          </w:p>
          <w:p w14:paraId="11DF8AFF" w14:textId="3CFD4E1C" w:rsidR="001B5048" w:rsidRPr="000A7E06" w:rsidRDefault="00E93E2D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GV nói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thêm </w:t>
            </w:r>
            <w:r w:rsidR="0042777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proofErr w:type="gramEnd"/>
            <w:r w:rsidR="0042777A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Việc khảo sát giúng chúng ta quan sát kĩ cảnh quan </w:t>
            </w:r>
            <w:r w:rsidR="00543B3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</w:t>
            </w:r>
            <w:r w:rsidR="00A045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iên</w:t>
            </w:r>
            <w:r w:rsidR="00543B3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nhiên và đề xuất được những việc có thể làm để g</w:t>
            </w:r>
            <w:r w:rsidR="0030390D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óp</w:t>
            </w:r>
            <w:r w:rsidR="00543B36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phần</w:t>
            </w:r>
            <w:r w:rsidR="0030390D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cùng người lớn chăm sóc cảnh quan.</w:t>
            </w:r>
          </w:p>
        </w:tc>
        <w:tc>
          <w:tcPr>
            <w:tcW w:w="47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E4097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4CEAB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BD5FE79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Học sinh đọc yêu cầu bài.</w:t>
            </w:r>
          </w:p>
          <w:p w14:paraId="4B90291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4846B75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71B5221" w14:textId="065645E3" w:rsidR="000F0CC0" w:rsidRPr="000A7E06" w:rsidRDefault="005767CA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C7757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HS lựa chọn có thê cảnh quan gần trường học hoặc cảnh quan</w:t>
            </w:r>
            <w:r w:rsidR="00415470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ở nơi sinh sống.</w:t>
            </w:r>
          </w:p>
          <w:p w14:paraId="0E2A81C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chuẩn bị bìa, kéo, bút và tiến hành làm bông hoa theo yêu cầu, ghi tên những đặc điểm của bản thân vào bông hoa.</w:t>
            </w:r>
          </w:p>
          <w:p w14:paraId="57BE71A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C622F32" w14:textId="77777777" w:rsidR="00E96399" w:rsidRPr="000A7E06" w:rsidRDefault="00E9639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53A228" w14:textId="77777777" w:rsidR="00E96399" w:rsidRPr="000A7E06" w:rsidRDefault="00E9639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952941" w14:textId="77777777" w:rsidR="00E96399" w:rsidRPr="000A7E06" w:rsidRDefault="00E9639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432B0DF" w14:textId="77777777" w:rsidR="00E96399" w:rsidRPr="000A7E06" w:rsidRDefault="00E9639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66A892" w14:textId="77777777" w:rsidR="00E96399" w:rsidRPr="000A7E06" w:rsidRDefault="00E9639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0B49947" w14:textId="77777777" w:rsidR="00E96399" w:rsidRPr="000A7E06" w:rsidRDefault="00AC701D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7551F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Các nhóm 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trình bầy p</w:t>
            </w:r>
            <w:r w:rsidR="007551F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hiếu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của nhóm sao</w:t>
            </w:r>
            <w:r w:rsidR="007551F4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cho khoa học và phân công nhiệm vụ rõ ràng cho từng thành viên trong nhóm</w:t>
            </w:r>
          </w:p>
          <w:p w14:paraId="37FCCE09" w14:textId="77777777" w:rsidR="007F2869" w:rsidRPr="000A7E06" w:rsidRDefault="007F286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3CA2696" w14:textId="77777777" w:rsidR="007F2869" w:rsidRPr="000A7E06" w:rsidRDefault="007F286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C05A5A" w14:textId="1549CE5F" w:rsidR="007F2869" w:rsidRPr="000A7E06" w:rsidRDefault="007F2869" w:rsidP="00A96046">
            <w:pPr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lắng nghe, tiếp thu.</w:t>
            </w:r>
          </w:p>
        </w:tc>
      </w:tr>
      <w:tr w:rsidR="000A7E06" w:rsidRPr="000A7E06" w14:paraId="2B2C491B" w14:textId="77777777" w:rsidTr="0030390D">
        <w:trPr>
          <w:trHeight w:val="1"/>
        </w:trPr>
        <w:tc>
          <w:tcPr>
            <w:tcW w:w="10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F76D63" w14:textId="54604F3F" w:rsidR="000F0CC0" w:rsidRPr="00A045AF" w:rsidRDefault="0030390D" w:rsidP="00A045A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4</w:t>
            </w:r>
            <w:r w:rsidR="000F0CC0"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. V</w:t>
            </w:r>
            <w:r w:rsidR="000F0CC0"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ận dụng trải nghiệm.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(3p)</w:t>
            </w:r>
          </w:p>
        </w:tc>
      </w:tr>
      <w:tr w:rsidR="000A7E06" w:rsidRPr="000A7E06" w14:paraId="0E8ED5E4" w14:textId="77777777" w:rsidTr="00A045AF">
        <w:trPr>
          <w:trHeight w:val="1"/>
        </w:trPr>
        <w:tc>
          <w:tcPr>
            <w:tcW w:w="5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FD57FD" w14:textId="56C490CC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nêu yêu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hư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ớng dẫn học sinh về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cùng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ới người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ân: </w:t>
            </w:r>
            <w:r w:rsidR="00AF3AD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khảo s</w:t>
            </w:r>
            <w:r w:rsidR="007F2869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át thự</w:t>
            </w:r>
            <w:r w:rsidR="00AF3AD2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 trạng cảnh quan thiên nhiên t</w:t>
            </w:r>
            <w:r w:rsidR="007F2869"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ại nơi sinh sống. Nhà ở và xunh quanh nhà ở.</w:t>
            </w:r>
          </w:p>
          <w:p w14:paraId="7E25742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sau ti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dạy, dặn d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ò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ề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à.</w:t>
            </w:r>
          </w:p>
        </w:tc>
        <w:tc>
          <w:tcPr>
            <w:tcW w:w="47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E6D86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1C09FE5B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sinh tiếp nhận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ông tin và yêu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để về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à 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ứng dụng.</w:t>
            </w:r>
          </w:p>
          <w:p w14:paraId="466FAF6B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5A964DA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nghe, r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kinh nghi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</w:t>
            </w:r>
          </w:p>
        </w:tc>
      </w:tr>
      <w:tr w:rsidR="000A7E06" w:rsidRPr="000A7E06" w14:paraId="2B548458" w14:textId="77777777" w:rsidTr="0030390D">
        <w:trPr>
          <w:trHeight w:val="1"/>
        </w:trPr>
        <w:tc>
          <w:tcPr>
            <w:tcW w:w="101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82C88C" w14:textId="0DCD11A9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Calibri"/>
                <w:color w:val="000000" w:themeColor="text1"/>
                <w:lang w:val="en"/>
              </w:rPr>
            </w:pPr>
          </w:p>
        </w:tc>
      </w:tr>
    </w:tbl>
    <w:p w14:paraId="6465E382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33D5CD44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 w:rsidRPr="000A7E06"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br w:type="page"/>
      </w:r>
    </w:p>
    <w:p w14:paraId="739249A8" w14:textId="7AFC75A2" w:rsidR="00A045AF" w:rsidRPr="00A045AF" w:rsidRDefault="00A045AF" w:rsidP="00A045AF">
      <w:pPr>
        <w:spacing w:line="288" w:lineRule="auto"/>
        <w:ind w:left="720" w:hanging="720"/>
        <w:jc w:val="right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val="nl-NL"/>
        </w:rPr>
      </w:pP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lastRenderedPageBreak/>
        <w:t xml:space="preserve">Bài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30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>: (Tiết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3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) Ngày dạy: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12</w:t>
      </w:r>
      <w:r w:rsidRPr="00A045AF">
        <w:rPr>
          <w:rFonts w:ascii="Times New Roman" w:hAnsi="Times New Roman" w:cs="Times New Roman"/>
          <w:b/>
          <w:i/>
          <w:color w:val="FF0000"/>
          <w:sz w:val="28"/>
          <w:szCs w:val="28"/>
        </w:rPr>
        <w:t>/04/2024</w:t>
      </w:r>
    </w:p>
    <w:p w14:paraId="5D563A3E" w14:textId="74E6A2A9" w:rsidR="000A7E06" w:rsidRPr="00A045AF" w:rsidRDefault="000A7E06" w:rsidP="00A96046">
      <w:pPr>
        <w:autoSpaceDE w:val="0"/>
        <w:autoSpaceDN w:val="0"/>
        <w:adjustRightInd w:val="0"/>
        <w:spacing w:after="0" w:line="288" w:lineRule="auto"/>
        <w:ind w:left="720" w:hanging="72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  <w:lang w:val="en"/>
        </w:rPr>
        <w:t>SHL</w:t>
      </w: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  <w:lang w:val="vi-VN"/>
        </w:rPr>
        <w:t xml:space="preserve">: </w:t>
      </w:r>
      <w:r w:rsidRPr="00A045AF">
        <w:rPr>
          <w:rFonts w:ascii="Times New Roman" w:hAnsi="Times New Roman" w:cs="Times New Roman"/>
          <w:b/>
          <w:bCs/>
          <w:color w:val="FF0000"/>
          <w:sz w:val="28"/>
          <w:szCs w:val="28"/>
        </w:rPr>
        <w:t>KẾT QUẢ KHẢO SÁT</w:t>
      </w:r>
      <w:r w:rsidR="004722F2" w:rsidRPr="00A045A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THỰC TRẠNG CẢNH QUAN THIÊN NHIÊN</w:t>
      </w:r>
    </w:p>
    <w:p w14:paraId="03A8357C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ind w:left="720" w:hanging="7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</w:pPr>
    </w:p>
    <w:p w14:paraId="2FB2A0F3" w14:textId="5BF21089" w:rsidR="000F0CC0" w:rsidRPr="000A7E06" w:rsidRDefault="00A045AF" w:rsidP="00A96046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vi-VN"/>
        </w:rPr>
      </w:pPr>
      <w:r w:rsidRPr="00A045A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 xml:space="preserve">CÁC </w:t>
      </w:r>
      <w:r w:rsidR="000F0CC0" w:rsidRPr="000A7E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"/>
        </w:rPr>
        <w:t>HO</w:t>
      </w:r>
      <w:r w:rsidR="000F0CC0" w:rsidRPr="000A7E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ẠT ĐỘNG DẠY HỌC</w:t>
      </w: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5058"/>
        <w:gridCol w:w="4672"/>
      </w:tblGrid>
      <w:tr w:rsidR="000A7E06" w:rsidRPr="000A7E06" w14:paraId="1BD6E254" w14:textId="77777777">
        <w:trPr>
          <w:trHeight w:val="1"/>
        </w:trPr>
        <w:tc>
          <w:tcPr>
            <w:tcW w:w="5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D557E6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của gi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áo viên</w:t>
            </w:r>
          </w:p>
        </w:tc>
        <w:tc>
          <w:tcPr>
            <w:tcW w:w="4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9A19A6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của học sinh</w:t>
            </w:r>
          </w:p>
        </w:tc>
      </w:tr>
      <w:tr w:rsidR="000A7E06" w:rsidRPr="000A7E06" w14:paraId="0062A5AE" w14:textId="77777777">
        <w:trPr>
          <w:trHeight w:val="1"/>
        </w:trPr>
        <w:tc>
          <w:tcPr>
            <w:tcW w:w="97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4EFD92" w14:textId="327A1656" w:rsidR="000F0CC0" w:rsidRPr="00A045AF" w:rsidRDefault="000F0CC0" w:rsidP="00A045A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1. Kh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ởi động:</w:t>
            </w:r>
            <w:r w:rsidR="00A045AF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A045AF" w:rsidRPr="00A045A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(5p)</w:t>
            </w:r>
          </w:p>
        </w:tc>
      </w:tr>
      <w:tr w:rsidR="000A7E06" w:rsidRPr="000A7E06" w14:paraId="488C1EAB" w14:textId="77777777" w:rsidTr="00B426D4">
        <w:trPr>
          <w:trHeight w:val="1"/>
        </w:trPr>
        <w:tc>
          <w:tcPr>
            <w:tcW w:w="5058" w:type="dxa"/>
            <w:tcBorders>
              <w:top w:val="single" w:sz="3" w:space="0" w:color="000000"/>
              <w:left w:val="single" w:sz="3" w:space="0" w:color="000000"/>
              <w:bottom w:val="dashed" w:sz="4" w:space="0" w:color="000000"/>
              <w:right w:val="single" w:sz="3" w:space="0" w:color="000000"/>
            </w:tcBorders>
            <w:shd w:val="clear" w:color="000000" w:fill="FFFFFF"/>
          </w:tcPr>
          <w:p w14:paraId="637ABD4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cho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sinh Thể hiện một khả năng của em trước lớp.</w:t>
            </w:r>
          </w:p>
          <w:p w14:paraId="76BD42E9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n"/>
              </w:rPr>
              <w:t>G</w:t>
            </w:r>
            <w:r w:rsidRPr="000A7E0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ợi </w:t>
            </w:r>
            <w:r w:rsidRPr="000A7E0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ý: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hát,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 chuyện, biểu diễn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õ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ật,...</w:t>
            </w:r>
            <w:proofErr w:type="gramEnd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để khởi động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ài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ọc. </w:t>
            </w:r>
          </w:p>
          <w:p w14:paraId="55BCCA3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GV nêu câu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ỏi: để học sinh cảm nhận khả năng của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ình ?</w:t>
            </w:r>
            <w:proofErr w:type="gramEnd"/>
          </w:p>
          <w:p w14:paraId="46A7B86A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ời học sinh tr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ình bày.</w:t>
            </w:r>
          </w:p>
          <w:p w14:paraId="2B5A991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ét, tuyên dương.</w:t>
            </w:r>
          </w:p>
          <w:p w14:paraId="4DAF03DB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d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ẫn dắt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ào bài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ới.</w:t>
            </w:r>
          </w:p>
        </w:tc>
        <w:tc>
          <w:tcPr>
            <w:tcW w:w="4672" w:type="dxa"/>
            <w:tcBorders>
              <w:top w:val="single" w:sz="3" w:space="0" w:color="000000"/>
              <w:left w:val="single" w:sz="3" w:space="0" w:color="000000"/>
              <w:bottom w:val="dashed" w:sz="4" w:space="0" w:color="000000"/>
              <w:right w:val="single" w:sz="3" w:space="0" w:color="000000"/>
            </w:tcBorders>
            <w:shd w:val="clear" w:color="000000" w:fill="FFFFFF"/>
          </w:tcPr>
          <w:p w14:paraId="4E33CAD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nghe.</w:t>
            </w:r>
          </w:p>
          <w:p w14:paraId="33FA661D" w14:textId="7487393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tr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 lời: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ài hát nói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ề em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 chăm ch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ỉ gi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úp bà quét nhà</w:t>
            </w:r>
          </w:p>
          <w:p w14:paraId="282C3A9B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3D11E81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nghe.</w:t>
            </w:r>
          </w:p>
        </w:tc>
      </w:tr>
      <w:tr w:rsidR="000A7E06" w:rsidRPr="000A7E06" w14:paraId="791585CD" w14:textId="77777777" w:rsidTr="00B426D4">
        <w:trPr>
          <w:trHeight w:val="1"/>
        </w:trPr>
        <w:tc>
          <w:tcPr>
            <w:tcW w:w="973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shd w:val="clear" w:color="000000" w:fill="FFFFFF"/>
          </w:tcPr>
          <w:p w14:paraId="6817EE15" w14:textId="594CA4CF" w:rsidR="000F0CC0" w:rsidRPr="00A045AF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2. Sinh 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cuối tuần</w:t>
            </w:r>
            <w:r w:rsidRPr="000A7E06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</w:rPr>
              <w:t>: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(15p)</w:t>
            </w:r>
          </w:p>
        </w:tc>
      </w:tr>
      <w:tr w:rsidR="000A7E06" w:rsidRPr="000A7E06" w14:paraId="1A263343" w14:textId="77777777" w:rsidTr="001F2457">
        <w:trPr>
          <w:trHeight w:val="1"/>
        </w:trPr>
        <w:tc>
          <w:tcPr>
            <w:tcW w:w="5058" w:type="dxa"/>
            <w:tcBorders>
              <w:top w:val="dashed" w:sz="4" w:space="0" w:color="000000"/>
              <w:left w:val="single" w:sz="3" w:space="0" w:color="000000"/>
              <w:bottom w:val="dashed" w:sz="4" w:space="0" w:color="000000"/>
              <w:right w:val="single" w:sz="3" w:space="0" w:color="000000"/>
            </w:tcBorders>
            <w:shd w:val="clear" w:color="000000" w:fill="FFFFFF"/>
          </w:tcPr>
          <w:p w14:paraId="49BAF213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* 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1: Đ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ánh giá k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ết quả cuối tuần. (L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àm vi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ệc theo tổ)</w:t>
            </w:r>
          </w:p>
          <w:p w14:paraId="23E58C4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GV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ời lớp trưởng điều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ành ph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 sinh hoạt cuối tuần: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ánh giá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ết quả hoạt động cuối tuần. </w:t>
            </w:r>
          </w:p>
          <w:p w14:paraId="38429326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ên đi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ều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ành n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ội dung sinh hoạt: Mời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t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 thảo luận, tự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ánh giá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kết quả hoạt động trong tuần:</w:t>
            </w:r>
          </w:p>
          <w:p w14:paraId="6D13E41B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Sinh ho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ạt nền nếp.</w:t>
            </w:r>
          </w:p>
          <w:p w14:paraId="2F22CEB4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Thi đua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ủa đội cờ đỏ tổ chức.</w:t>
            </w:r>
          </w:p>
          <w:p w14:paraId="6560A2A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hoạt động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phong trào.</w:t>
            </w:r>
          </w:p>
          <w:p w14:paraId="474C197C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ột số nội dung ph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át sinh trong tu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ần...</w:t>
            </w:r>
          </w:p>
          <w:p w14:paraId="4D7A94D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mời Tổ trưởng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t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cáo.</w:t>
            </w:r>
          </w:p>
          <w:p w14:paraId="72AC0FE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tổng hợp kết quả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ời gi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viên ch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ủ nhiệm nhận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chung.</w:t>
            </w:r>
          </w:p>
          <w:p w14:paraId="4DEB2C65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chung, tuyên dương. (Có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ể khen,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thưởng,...</w:t>
            </w:r>
            <w:proofErr w:type="gramEnd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tuỳ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ào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trong tuần)</w:t>
            </w:r>
          </w:p>
          <w:p w14:paraId="5212F4E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* 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động 2: Kế hoạch tuần tới. (L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àm vi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ệc nh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óm 4 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ặc theo tổ)</w:t>
            </w:r>
          </w:p>
          <w:p w14:paraId="3C4B5149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GV yêu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lớp Trưởng (hoặc lớp ph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tập) triển khai kế hoạch hoạt động tuần tới. Y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nhóm (t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ổ) thảo luận, nhận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ét,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 sung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n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ội dung trong kế hoạch.</w:t>
            </w:r>
          </w:p>
          <w:p w14:paraId="307A3CE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ực hiện nền nếp trong tuần.</w:t>
            </w:r>
          </w:p>
          <w:p w14:paraId="5C7F4C86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Thi đua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tập tốt theo chấm điểm của đội cờ đỏ.</w:t>
            </w:r>
          </w:p>
          <w:p w14:paraId="1AA78C05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+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ực hiện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ho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ạt động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phong trào.</w:t>
            </w:r>
          </w:p>
          <w:p w14:paraId="28B35F67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cáo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thảo luận kế hoạch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ời GV nhận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ét, góp ý.</w:t>
            </w:r>
          </w:p>
          <w:p w14:paraId="045FC61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chung,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ống nhất,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bi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ểu quyết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ành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ộng.</w:t>
            </w:r>
          </w:p>
        </w:tc>
        <w:tc>
          <w:tcPr>
            <w:tcW w:w="4672" w:type="dxa"/>
            <w:tcBorders>
              <w:top w:val="dashed" w:sz="4" w:space="0" w:color="000000"/>
              <w:left w:val="single" w:sz="3" w:space="0" w:color="000000"/>
              <w:bottom w:val="dashed" w:sz="4" w:space="0" w:color="000000"/>
              <w:right w:val="single" w:sz="3" w:space="0" w:color="000000"/>
            </w:tcBorders>
            <w:shd w:val="clear" w:color="000000" w:fill="FFFFFF"/>
          </w:tcPr>
          <w:p w14:paraId="69401C4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B88BBA9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27941844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ên đi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ều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ành ph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ần sinh hoạt cuối tuần: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ánh giá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ết quả hoạt động cuối tuần. </w:t>
            </w:r>
          </w:p>
          <w:p w14:paraId="7773A25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ời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nhóm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ảo luận, tự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ánh giá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kết quả hoạt động trong tuần.</w:t>
            </w:r>
          </w:p>
          <w:p w14:paraId="2A2717C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8C80E07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DCEE91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5D24E83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01AC1F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7D911545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Các t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 trưởng lần lượt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áo cáo k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quả hoạt động cuối tuần.</w:t>
            </w:r>
          </w:p>
          <w:p w14:paraId="41E9FCC4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892B90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FD21D5C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 r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kinh nghi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ệm.</w:t>
            </w:r>
          </w:p>
          <w:p w14:paraId="7ABD330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475A8C5F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77C7FEA3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- 1 HS nêu </w:t>
            </w:r>
            <w:proofErr w:type="gramStart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ại  nội</w:t>
            </w:r>
            <w:proofErr w:type="gramEnd"/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dung.</w:t>
            </w:r>
          </w:p>
          <w:p w14:paraId="4E80A32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8001DC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7782685A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ớp Trưởng (hoặc lớp ph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ọc tập) triển khai kế hoạt động tuần tới.</w:t>
            </w:r>
          </w:p>
          <w:p w14:paraId="60EA2C7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12B8E777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D3E8BE2" w14:textId="7505A6A0" w:rsidR="000F0CC0" w:rsidRPr="00D20F13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ảo luận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óm 4 ho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ặc tổ: Xem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các n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ội dung trong tuần tới, bổ sung nếu cần.</w:t>
            </w:r>
          </w:p>
          <w:p w14:paraId="3389266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ột số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óm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ét,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ổ sung.</w:t>
            </w:r>
          </w:p>
          <w:p w14:paraId="2F9249C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 lớp biểu quyết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ành đ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ộng bằng giơ tay.</w:t>
            </w:r>
          </w:p>
        </w:tc>
      </w:tr>
      <w:tr w:rsidR="000A7E06" w:rsidRPr="000A7E06" w14:paraId="5E4848AB" w14:textId="77777777" w:rsidTr="001F2457">
        <w:trPr>
          <w:trHeight w:val="1"/>
        </w:trPr>
        <w:tc>
          <w:tcPr>
            <w:tcW w:w="973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shd w:val="clear" w:color="000000" w:fill="FFFFFF"/>
          </w:tcPr>
          <w:p w14:paraId="311DC62C" w14:textId="70064F31" w:rsidR="000F0CC0" w:rsidRPr="00A045AF" w:rsidRDefault="000F0CC0" w:rsidP="00A045AF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3. Sinh 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ạt chủ đề.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(15p)</w:t>
            </w:r>
          </w:p>
        </w:tc>
      </w:tr>
      <w:tr w:rsidR="000A7E06" w:rsidRPr="000A7E06" w14:paraId="064AB1D2" w14:textId="77777777" w:rsidTr="001F2457">
        <w:trPr>
          <w:trHeight w:val="1"/>
        </w:trPr>
        <w:tc>
          <w:tcPr>
            <w:tcW w:w="5058" w:type="dxa"/>
            <w:tcBorders>
              <w:top w:val="dashed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618BB4A" w14:textId="3D94689E" w:rsidR="000F0CC0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Ho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ạt động 3: </w:t>
            </w:r>
            <w:r w:rsidR="00BB2A4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Kết quả khảo sát thực trạng cảnh quan thiên nhiên</w:t>
            </w:r>
            <w:r w:rsidR="00BB2A4D"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(Làm vi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ệc </w:t>
            </w:r>
            <w:r w:rsidR="00401A44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nhóm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)</w:t>
            </w:r>
          </w:p>
          <w:p w14:paraId="28C31694" w14:textId="4ED8D255" w:rsidR="00B9426B" w:rsidRPr="00B9426B" w:rsidRDefault="00B9426B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* Báo cáo kết quả khảo sát th</w:t>
            </w:r>
            <w:r w:rsidR="0088319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ực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trạng cảnh quan thiên nhiên ở địa phương</w:t>
            </w:r>
          </w:p>
          <w:p w14:paraId="4DD5C054" w14:textId="33F65A40" w:rsidR="000F0CC0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m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ời </w:t>
            </w:r>
            <w:r w:rsidR="00B942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 nhóm lần lượt báo cáo kết quả khảo sát</w:t>
            </w:r>
          </w:p>
          <w:p w14:paraId="18D666CC" w14:textId="5E243F53" w:rsidR="00B9426B" w:rsidRDefault="00B9426B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+ Những </w:t>
            </w:r>
            <w:r w:rsidR="00E210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thông tin ghi chép được qua buổi khảo sát</w:t>
            </w:r>
          </w:p>
          <w:p w14:paraId="437727B6" w14:textId="07F0798D" w:rsidR="00E210BC" w:rsidRPr="00B9426B" w:rsidRDefault="00E210BC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+ </w:t>
            </w:r>
            <w:r w:rsidR="00496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Nêu những đánh giá bước đầu đưa ra biện ph</w:t>
            </w:r>
            <w:r w:rsidR="00E16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áp dự kiến</w:t>
            </w:r>
            <w:r w:rsidR="00496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6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khắc phục vấn đề.</w:t>
            </w:r>
          </w:p>
          <w:p w14:paraId="1C402412" w14:textId="7D40C965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gi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ải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ích thêm</w:t>
            </w:r>
            <w:r w:rsidR="001922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Việc khảo sát</w:t>
            </w:r>
            <w:r w:rsidR="00144C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thực trạng cảnh quan </w:t>
            </w:r>
            <w:r w:rsidR="00BE1B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thiên nhiên cũng l</w:t>
            </w:r>
            <w:r w:rsidR="00AF7F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cách thiết thực để quan tâm đến quê hương</w:t>
            </w:r>
            <w:r w:rsidR="00C9518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HS chúng ta nên đóng g</w:t>
            </w:r>
            <w:r w:rsidR="00622A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óp sức mình vào</w:t>
            </w:r>
            <w:r w:rsidR="00C022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việc gìn giữ, bảo vệ cảnh quan thiên nhiên. </w:t>
            </w:r>
            <w:r w:rsidR="00C022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Những thông tin</w:t>
            </w:r>
            <w:r w:rsidR="009D476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tích cực được lan tỏa khiến cộng đồng cằng có ý thức hơn về việc bảo vệ cảnh quan.</w:t>
            </w:r>
            <w:r w:rsidR="002741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Những thông tin tiêu cự sẽ cảnh báo cộng đồng, giúp ta kêu gọi mọi người cùng chung tay hành động.</w:t>
            </w:r>
          </w:p>
          <w:p w14:paraId="1455BED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chung, tuyên dương kh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ả năng quan s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át tinh t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 của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ác nhóm.</w:t>
            </w:r>
          </w:p>
        </w:tc>
        <w:tc>
          <w:tcPr>
            <w:tcW w:w="4672" w:type="dxa"/>
            <w:tcBorders>
              <w:top w:val="dashed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885FB25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7007C28" w14:textId="77777777" w:rsidR="000F0CC0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652FD9F" w14:textId="77777777" w:rsidR="00E16733" w:rsidRDefault="00E16733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FA4C4DE" w14:textId="77777777" w:rsidR="00E16733" w:rsidRDefault="00E16733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0D2E420" w14:textId="77777777" w:rsidR="00E16733" w:rsidRDefault="00E16733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6BFEFEE" w14:textId="77777777" w:rsidR="00E16733" w:rsidRPr="000A7E06" w:rsidRDefault="00E16733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8A7C979" w14:textId="1B9E6C9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="00E1673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Các nhóm lần lượt báo cáo</w:t>
            </w:r>
            <w:r w:rsidR="00E828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.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17E8F09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E637FB7" w14:textId="7C65C204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HS </w:t>
            </w:r>
            <w:r w:rsidR="00E828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chia sẻ</w:t>
            </w:r>
          </w:p>
          <w:p w14:paraId="2A2770AA" w14:textId="1E440BB1" w:rsidR="000F0CC0" w:rsidRPr="000A7E06" w:rsidRDefault="00E828E5" w:rsidP="00A96046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E828E5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33815361" wp14:editId="0745FEA8">
                  <wp:extent cx="1925014" cy="1771374"/>
                  <wp:effectExtent l="0" t="0" r="0" b="635"/>
                  <wp:docPr id="569017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01781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7738" cy="17922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EFA46" w14:textId="77777777" w:rsidR="00274100" w:rsidRDefault="0027410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55261E8" w14:textId="77777777" w:rsidR="00274100" w:rsidRDefault="0027410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72B3BAF4" w14:textId="6D54F199" w:rsidR="000F0CC0" w:rsidRPr="00987ED5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- </w:t>
            </w:r>
            <w:r w:rsidR="002741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HS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nhận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b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ạn </w:t>
            </w:r>
            <w:r w:rsidR="002741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chia sẻ</w:t>
            </w:r>
          </w:p>
          <w:p w14:paraId="74180A7D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9575452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ắng nghe, r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út kinh nghi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ệm.</w:t>
            </w:r>
          </w:p>
        </w:tc>
      </w:tr>
      <w:tr w:rsidR="00274100" w:rsidRPr="000A7E06" w14:paraId="05BFA74D" w14:textId="77777777">
        <w:trPr>
          <w:trHeight w:val="1"/>
        </w:trPr>
        <w:tc>
          <w:tcPr>
            <w:tcW w:w="5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38C5B4" w14:textId="726DAA92" w:rsidR="00274100" w:rsidRDefault="00987ED5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lastRenderedPageBreak/>
              <w:t>*</w:t>
            </w:r>
            <w:r w:rsidR="0027410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Hoạt động 5: Xây dựng thông điệp bảo vệ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thiên nhiên hoặc</w:t>
            </w:r>
            <w:r w:rsidR="00274100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cảnh quan thiên nhiên của địa phương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.</w:t>
            </w:r>
            <w:r w:rsidR="001D4F5A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 xml:space="preserve"> (Làm việc nhóm)</w:t>
            </w:r>
          </w:p>
          <w:p w14:paraId="1439B26F" w14:textId="77777777" w:rsidR="009E57D6" w:rsidRPr="00E56C90" w:rsidRDefault="008C1E07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E56C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y</w:t>
            </w:r>
            <w:r w:rsidR="00B7761F" w:rsidRPr="00E56C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/c HS thảo luận nhóm viết hoặc</w:t>
            </w:r>
            <w:r w:rsidR="0053256A" w:rsidRPr="00E56C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vẽ sáng tạo thông điệp của nhóm mình</w:t>
            </w:r>
          </w:p>
          <w:p w14:paraId="38E434FB" w14:textId="77777777" w:rsidR="006741B2" w:rsidRPr="00E56C90" w:rsidRDefault="006741B2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81CEF33" w14:textId="77777777" w:rsidR="006741B2" w:rsidRPr="00E56C90" w:rsidRDefault="006741B2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05AFFCC9" w14:textId="77777777" w:rsidR="00596CA0" w:rsidRDefault="00596CA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E56C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HD có thể dùng các vật dùng tái chế</w:t>
            </w:r>
            <w:r w:rsidR="000B323F" w:rsidRPr="00E56C9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để tạo ra các mô hình khác nhau</w:t>
            </w:r>
          </w:p>
          <w:p w14:paraId="3E5D9C6F" w14:textId="77777777" w:rsidR="00E56C90" w:rsidRDefault="00E56C90" w:rsidP="00A9604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14:paraId="69DA9160" w14:textId="77777777" w:rsidR="00E56C90" w:rsidRDefault="00E56C90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- Mời các nhóm giới thiệu thông điệp của nhóm</w:t>
            </w:r>
          </w:p>
          <w:p w14:paraId="30EED53E" w14:textId="77777777" w:rsidR="00E56C90" w:rsidRDefault="00E56C90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- Mời các nhóm khác nhận xét bình chọn thông điệp </w:t>
            </w:r>
            <w:r w:rsidR="006F160F">
              <w:rPr>
                <w:rFonts w:ascii="Times New Roman" w:hAnsi="Times New Roman" w:cs="Times New Roman"/>
                <w:sz w:val="28"/>
                <w:szCs w:val="28"/>
                <w:lang w:val="en"/>
              </w:rPr>
              <w:t>hoặc sản phẩm sang tạo ấn tượng</w:t>
            </w:r>
          </w:p>
          <w:p w14:paraId="3C72FF5C" w14:textId="553195FE" w:rsidR="006F160F" w:rsidRPr="00E56C90" w:rsidRDefault="006F160F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- GV nhận xét</w:t>
            </w:r>
          </w:p>
        </w:tc>
        <w:tc>
          <w:tcPr>
            <w:tcW w:w="4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A1DC3D" w14:textId="77777777" w:rsidR="00274100" w:rsidRDefault="0027410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26390B37" w14:textId="77777777" w:rsidR="006741B2" w:rsidRDefault="006741B2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14:paraId="5A356BAD" w14:textId="77777777" w:rsidR="000B323F" w:rsidRDefault="000B323F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- </w:t>
            </w:r>
            <w:r w:rsidR="005E338F">
              <w:rPr>
                <w:rFonts w:ascii="Times New Roman" w:hAnsi="Times New Roman" w:cs="Times New Roman"/>
                <w:sz w:val="28"/>
                <w:szCs w:val="28"/>
                <w:lang w:val="en"/>
              </w:rPr>
              <w:t>N</w:t>
            </w:r>
            <w:r w:rsidR="00022916">
              <w:rPr>
                <w:rFonts w:ascii="Times New Roman" w:hAnsi="Times New Roman" w:cs="Times New Roman"/>
                <w:sz w:val="28"/>
                <w:szCs w:val="28"/>
                <w:lang w:val="en"/>
              </w:rPr>
              <w:t>h</w:t>
            </w:r>
            <w:r w:rsidR="005E338F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óm thực hiện </w:t>
            </w:r>
            <w:proofErr w:type="gramStart"/>
            <w:r w:rsidR="005E338F">
              <w:rPr>
                <w:rFonts w:ascii="Times New Roman" w:hAnsi="Times New Roman" w:cs="Times New Roman"/>
                <w:sz w:val="28"/>
                <w:szCs w:val="28"/>
                <w:lang w:val="en"/>
              </w:rPr>
              <w:t>viết ,</w:t>
            </w:r>
            <w:proofErr w:type="gramEnd"/>
            <w:r w:rsidR="005E338F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vẽ cảnh báp về thực trạng</w:t>
            </w:r>
            <w:r w:rsidR="0002291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xâm hại thiên nhiên h</w:t>
            </w:r>
            <w:r w:rsidR="006741B2">
              <w:rPr>
                <w:rFonts w:ascii="Times New Roman" w:hAnsi="Times New Roman" w:cs="Times New Roman"/>
                <w:sz w:val="28"/>
                <w:szCs w:val="28"/>
                <w:lang w:val="en"/>
              </w:rPr>
              <w:t>oặc</w:t>
            </w:r>
            <w:r w:rsidR="00022916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kêu gọi cộng đồng chung tay bảo vệ thiên nhiên</w:t>
            </w:r>
          </w:p>
          <w:p w14:paraId="168FD150" w14:textId="77777777" w:rsidR="00F245B8" w:rsidRDefault="006741B2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- HS </w:t>
            </w:r>
            <w:r w:rsidR="00F245B8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tái chế </w:t>
            </w:r>
          </w:p>
          <w:p w14:paraId="0D4B74AE" w14:textId="6DBC2E7E" w:rsidR="006741B2" w:rsidRDefault="00F245B8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ví dụ: </w:t>
            </w:r>
            <w:r w:rsidR="009D254A">
              <w:rPr>
                <w:rFonts w:ascii="Times New Roman" w:hAnsi="Times New Roman" w:cs="Times New Roman"/>
                <w:sz w:val="28"/>
                <w:szCs w:val="28"/>
                <w:lang w:val="en"/>
              </w:rPr>
              <w:t>Con cá đang kêu cứu bằng các miếng vỏ chai nhựa</w:t>
            </w:r>
            <w:r w:rsidR="00E56C90"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 và túi ni – lông</w:t>
            </w:r>
          </w:p>
          <w:p w14:paraId="15EE819C" w14:textId="77777777" w:rsidR="00E56C90" w:rsidRDefault="00E56C90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- Đại điện các nhóm lên giới thiệu</w:t>
            </w:r>
          </w:p>
          <w:p w14:paraId="62B6A1A9" w14:textId="77777777" w:rsidR="004A1A87" w:rsidRDefault="004A1A87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14:paraId="3A90D561" w14:textId="77777777" w:rsidR="004A1A87" w:rsidRDefault="004A1A87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 xml:space="preserve">- </w:t>
            </w:r>
            <w:r w:rsidR="002C641E">
              <w:rPr>
                <w:rFonts w:ascii="Times New Roman" w:hAnsi="Times New Roman" w:cs="Times New Roman"/>
                <w:sz w:val="28"/>
                <w:szCs w:val="28"/>
                <w:lang w:val="en"/>
              </w:rPr>
              <w:t>HS bình chọn</w:t>
            </w:r>
          </w:p>
          <w:p w14:paraId="581D4B67" w14:textId="77777777" w:rsidR="006354C3" w:rsidRDefault="006354C3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  <w:p w14:paraId="22BB47D6" w14:textId="26820F70" w:rsidR="006354C3" w:rsidRPr="006354C3" w:rsidRDefault="006354C3" w:rsidP="00A96046">
            <w:pPr>
              <w:spacing w:after="0" w:line="288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"/>
              </w:rPr>
              <w:t>- Lắng nghe</w:t>
            </w:r>
          </w:p>
        </w:tc>
      </w:tr>
      <w:tr w:rsidR="000A7E06" w:rsidRPr="000A7E06" w14:paraId="683F5186" w14:textId="77777777">
        <w:trPr>
          <w:trHeight w:val="1"/>
        </w:trPr>
        <w:tc>
          <w:tcPr>
            <w:tcW w:w="97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479C2E" w14:textId="0ECC956D" w:rsidR="000F0CC0" w:rsidRPr="00A045AF" w:rsidRDefault="000F0CC0" w:rsidP="00A045AF">
            <w:pPr>
              <w:pBdr>
                <w:top w:val="dashed" w:sz="4" w:space="1" w:color="auto"/>
                <w:bottom w:val="dashed" w:sz="4" w:space="1" w:color="auto"/>
              </w:pBd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5. V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ận dụng trải nghiệm.</w:t>
            </w:r>
            <w:r w:rsidR="00A045AF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(3p)</w:t>
            </w:r>
          </w:p>
        </w:tc>
      </w:tr>
      <w:tr w:rsidR="000A7E06" w:rsidRPr="000A7E06" w14:paraId="566363BD" w14:textId="77777777">
        <w:trPr>
          <w:trHeight w:val="1"/>
        </w:trPr>
        <w:tc>
          <w:tcPr>
            <w:tcW w:w="50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276016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GV nêu yêu c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ầu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hư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ớng dẫn học sinh về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 cùng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ới người th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ân:</w:t>
            </w:r>
          </w:p>
          <w:p w14:paraId="619E2719" w14:textId="13D177CC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+ </w:t>
            </w:r>
            <w:r w:rsidR="005E6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T</w:t>
            </w:r>
            <w:r w:rsidR="001120F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ham gia các hoạt động tuyên truyền </w:t>
            </w:r>
            <w:r w:rsidR="005E6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cho lối sống thân thiện với thiên nhiên và bảo vệ môi trường</w:t>
            </w:r>
          </w:p>
          <w:p w14:paraId="0B4ED4A2" w14:textId="3EEF961B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+ </w:t>
            </w:r>
            <w:r w:rsidR="005E69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Luôn có ý giữ vệ sinh trường, lớp, nhà ở, làng xóm, nơi công cộng sạch đẹp.</w:t>
            </w:r>
          </w:p>
          <w:p w14:paraId="6A400990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 xml:space="preserve"> -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ận x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ét sau ti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ết dạy, dặn d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ò v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ề nh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à.</w:t>
            </w:r>
          </w:p>
        </w:tc>
        <w:tc>
          <w:tcPr>
            <w:tcW w:w="46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40B85E" w14:textId="77777777" w:rsidR="005F3859" w:rsidRDefault="005F3859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35BBDACA" w14:textId="74BD4834" w:rsidR="000F0CC0" w:rsidRPr="005F3859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ọc sinh </w:t>
            </w:r>
            <w:r w:rsidR="005F38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chuẩn bị thông tin và tham gia tuyên truyền cùng người thân.</w:t>
            </w:r>
          </w:p>
          <w:p w14:paraId="02C54C6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6611D1A7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</w:p>
          <w:p w14:paraId="54A4EEA0" w14:textId="5B7807D2" w:rsidR="000F0CC0" w:rsidRPr="005F3859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- HS l</w:t>
            </w: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ắng nghe, </w:t>
            </w:r>
            <w:r w:rsidR="005F38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</w:t>
            </w:r>
            <w:r w:rsidR="00CE45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ực</w:t>
            </w:r>
            <w:r w:rsidR="005F385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hiện</w:t>
            </w:r>
          </w:p>
        </w:tc>
      </w:tr>
      <w:tr w:rsidR="000A7E06" w:rsidRPr="000A7E06" w14:paraId="07E4BA7E" w14:textId="77777777">
        <w:trPr>
          <w:trHeight w:val="1"/>
        </w:trPr>
        <w:tc>
          <w:tcPr>
            <w:tcW w:w="97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DF62DEA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"/>
              </w:rPr>
              <w:t>IV. ĐI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ỀU CHỈNH SAU B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ÀI D</w:t>
            </w:r>
            <w:r w:rsidRPr="000A7E0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ẠY:</w:t>
            </w:r>
          </w:p>
          <w:p w14:paraId="284C4533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lastRenderedPageBreak/>
              <w:t>..............................................................................................................................</w:t>
            </w:r>
          </w:p>
          <w:p w14:paraId="11076B2E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..............................................................................................................................</w:t>
            </w:r>
          </w:p>
          <w:p w14:paraId="64A77948" w14:textId="77777777" w:rsidR="000F0CC0" w:rsidRPr="000A7E06" w:rsidRDefault="000F0CC0" w:rsidP="00A96046">
            <w:p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Calibri"/>
                <w:color w:val="000000" w:themeColor="text1"/>
                <w:lang w:val="en"/>
              </w:rPr>
            </w:pPr>
            <w:r w:rsidRPr="000A7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"/>
              </w:rPr>
              <w:t>..............................................................................................................................</w:t>
            </w:r>
          </w:p>
        </w:tc>
      </w:tr>
    </w:tbl>
    <w:p w14:paraId="6CD3267F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7B78D536" w14:textId="3045DBF7" w:rsidR="000F0CC0" w:rsidRPr="000A7E06" w:rsidRDefault="00A045AF" w:rsidP="00A96046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  <w:t>------------------------------------------------------------</w:t>
      </w:r>
    </w:p>
    <w:p w14:paraId="65987B37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25BBDDE6" w14:textId="77777777" w:rsidR="000F0CC0" w:rsidRPr="000A7E06" w:rsidRDefault="000F0CC0" w:rsidP="00A96046">
      <w:pPr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color w:val="000000" w:themeColor="text1"/>
          <w:sz w:val="28"/>
          <w:szCs w:val="28"/>
          <w:lang w:val="en"/>
        </w:rPr>
      </w:pPr>
    </w:p>
    <w:p w14:paraId="3AFE31B4" w14:textId="77777777" w:rsidR="00C20390" w:rsidRPr="000A7E06" w:rsidRDefault="00C20390" w:rsidP="00A96046">
      <w:pPr>
        <w:spacing w:after="0" w:line="288" w:lineRule="auto"/>
        <w:rPr>
          <w:color w:val="000000" w:themeColor="text1"/>
        </w:rPr>
      </w:pPr>
    </w:p>
    <w:sectPr w:rsidR="00C20390" w:rsidRPr="000A7E06" w:rsidSect="0058079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2F"/>
    <w:rsid w:val="00017FF2"/>
    <w:rsid w:val="00022916"/>
    <w:rsid w:val="00041720"/>
    <w:rsid w:val="00046DD5"/>
    <w:rsid w:val="00064784"/>
    <w:rsid w:val="00073038"/>
    <w:rsid w:val="0007504F"/>
    <w:rsid w:val="000770DB"/>
    <w:rsid w:val="000A56C6"/>
    <w:rsid w:val="000A7E06"/>
    <w:rsid w:val="000B323F"/>
    <w:rsid w:val="000B71C7"/>
    <w:rsid w:val="000D67A5"/>
    <w:rsid w:val="000F0CC0"/>
    <w:rsid w:val="001120FB"/>
    <w:rsid w:val="00117E2F"/>
    <w:rsid w:val="00122541"/>
    <w:rsid w:val="00132767"/>
    <w:rsid w:val="001346BE"/>
    <w:rsid w:val="001416A1"/>
    <w:rsid w:val="00144CB5"/>
    <w:rsid w:val="001922AC"/>
    <w:rsid w:val="001A3F2B"/>
    <w:rsid w:val="001B206C"/>
    <w:rsid w:val="001B5048"/>
    <w:rsid w:val="001D4F5A"/>
    <w:rsid w:val="001E7490"/>
    <w:rsid w:val="001F2457"/>
    <w:rsid w:val="002178FE"/>
    <w:rsid w:val="00231AC0"/>
    <w:rsid w:val="002658E4"/>
    <w:rsid w:val="00274100"/>
    <w:rsid w:val="002B711E"/>
    <w:rsid w:val="002C641E"/>
    <w:rsid w:val="002C72A0"/>
    <w:rsid w:val="0030390D"/>
    <w:rsid w:val="003269F5"/>
    <w:rsid w:val="00335052"/>
    <w:rsid w:val="003365E7"/>
    <w:rsid w:val="00342866"/>
    <w:rsid w:val="0035242C"/>
    <w:rsid w:val="003539A8"/>
    <w:rsid w:val="003905C0"/>
    <w:rsid w:val="00395C56"/>
    <w:rsid w:val="003C7757"/>
    <w:rsid w:val="00401A44"/>
    <w:rsid w:val="00415470"/>
    <w:rsid w:val="0042777A"/>
    <w:rsid w:val="00435F5C"/>
    <w:rsid w:val="00442291"/>
    <w:rsid w:val="00471658"/>
    <w:rsid w:val="004722F2"/>
    <w:rsid w:val="00496A1C"/>
    <w:rsid w:val="004A1A87"/>
    <w:rsid w:val="004A70BE"/>
    <w:rsid w:val="00500646"/>
    <w:rsid w:val="0053256A"/>
    <w:rsid w:val="00543B36"/>
    <w:rsid w:val="00550D3A"/>
    <w:rsid w:val="0055234E"/>
    <w:rsid w:val="005767CA"/>
    <w:rsid w:val="00585826"/>
    <w:rsid w:val="00587FB5"/>
    <w:rsid w:val="00596CA0"/>
    <w:rsid w:val="005D06AF"/>
    <w:rsid w:val="005E1CEF"/>
    <w:rsid w:val="005E338F"/>
    <w:rsid w:val="005E6941"/>
    <w:rsid w:val="005F24F7"/>
    <w:rsid w:val="005F3859"/>
    <w:rsid w:val="00622A27"/>
    <w:rsid w:val="006271AD"/>
    <w:rsid w:val="006354C3"/>
    <w:rsid w:val="006401C8"/>
    <w:rsid w:val="006621F2"/>
    <w:rsid w:val="00667D08"/>
    <w:rsid w:val="00673726"/>
    <w:rsid w:val="006741B2"/>
    <w:rsid w:val="00694CC4"/>
    <w:rsid w:val="00695CE2"/>
    <w:rsid w:val="006A1B42"/>
    <w:rsid w:val="006F01C1"/>
    <w:rsid w:val="006F160F"/>
    <w:rsid w:val="00713953"/>
    <w:rsid w:val="00721B24"/>
    <w:rsid w:val="00725C14"/>
    <w:rsid w:val="007551F4"/>
    <w:rsid w:val="00774C7C"/>
    <w:rsid w:val="00795BC4"/>
    <w:rsid w:val="007F2869"/>
    <w:rsid w:val="007F3458"/>
    <w:rsid w:val="007F429E"/>
    <w:rsid w:val="00883191"/>
    <w:rsid w:val="00886FD0"/>
    <w:rsid w:val="008A2387"/>
    <w:rsid w:val="008A6630"/>
    <w:rsid w:val="008B36C9"/>
    <w:rsid w:val="008C1E07"/>
    <w:rsid w:val="008C343B"/>
    <w:rsid w:val="008D23BB"/>
    <w:rsid w:val="008D6104"/>
    <w:rsid w:val="008D699E"/>
    <w:rsid w:val="008E75D8"/>
    <w:rsid w:val="008F7AB0"/>
    <w:rsid w:val="00903798"/>
    <w:rsid w:val="0096732D"/>
    <w:rsid w:val="009833BD"/>
    <w:rsid w:val="009878B8"/>
    <w:rsid w:val="00987ED5"/>
    <w:rsid w:val="009A6230"/>
    <w:rsid w:val="009D254A"/>
    <w:rsid w:val="009D4767"/>
    <w:rsid w:val="009E0A8E"/>
    <w:rsid w:val="009E57D6"/>
    <w:rsid w:val="00A045AF"/>
    <w:rsid w:val="00A1442B"/>
    <w:rsid w:val="00A236B1"/>
    <w:rsid w:val="00A31094"/>
    <w:rsid w:val="00A4075B"/>
    <w:rsid w:val="00A45781"/>
    <w:rsid w:val="00A80F0B"/>
    <w:rsid w:val="00A87D8D"/>
    <w:rsid w:val="00A96046"/>
    <w:rsid w:val="00AA594B"/>
    <w:rsid w:val="00AC701D"/>
    <w:rsid w:val="00AE5976"/>
    <w:rsid w:val="00AE5D7D"/>
    <w:rsid w:val="00AF3AD2"/>
    <w:rsid w:val="00AF7FA1"/>
    <w:rsid w:val="00B02331"/>
    <w:rsid w:val="00B113B9"/>
    <w:rsid w:val="00B12675"/>
    <w:rsid w:val="00B426D4"/>
    <w:rsid w:val="00B4655B"/>
    <w:rsid w:val="00B540D3"/>
    <w:rsid w:val="00B7761F"/>
    <w:rsid w:val="00B9426B"/>
    <w:rsid w:val="00BB2A4D"/>
    <w:rsid w:val="00BB5EC7"/>
    <w:rsid w:val="00BC690F"/>
    <w:rsid w:val="00BD7DAF"/>
    <w:rsid w:val="00BE1BC9"/>
    <w:rsid w:val="00C0221A"/>
    <w:rsid w:val="00C20390"/>
    <w:rsid w:val="00C55B07"/>
    <w:rsid w:val="00C56D2F"/>
    <w:rsid w:val="00C743E3"/>
    <w:rsid w:val="00C95188"/>
    <w:rsid w:val="00C9781C"/>
    <w:rsid w:val="00CA4B7A"/>
    <w:rsid w:val="00CB062B"/>
    <w:rsid w:val="00CB5284"/>
    <w:rsid w:val="00CE4538"/>
    <w:rsid w:val="00CF693D"/>
    <w:rsid w:val="00D047D9"/>
    <w:rsid w:val="00D20F13"/>
    <w:rsid w:val="00D31799"/>
    <w:rsid w:val="00D55314"/>
    <w:rsid w:val="00DA309D"/>
    <w:rsid w:val="00DC3B76"/>
    <w:rsid w:val="00DD1A2F"/>
    <w:rsid w:val="00DE1A94"/>
    <w:rsid w:val="00DF68CF"/>
    <w:rsid w:val="00E004E6"/>
    <w:rsid w:val="00E16733"/>
    <w:rsid w:val="00E207D1"/>
    <w:rsid w:val="00E210BC"/>
    <w:rsid w:val="00E56C90"/>
    <w:rsid w:val="00E631C9"/>
    <w:rsid w:val="00E828E5"/>
    <w:rsid w:val="00E93E2D"/>
    <w:rsid w:val="00E96054"/>
    <w:rsid w:val="00E96399"/>
    <w:rsid w:val="00E97180"/>
    <w:rsid w:val="00EB5C26"/>
    <w:rsid w:val="00ED63BD"/>
    <w:rsid w:val="00EF4F23"/>
    <w:rsid w:val="00F12ACF"/>
    <w:rsid w:val="00F245B8"/>
    <w:rsid w:val="00F42AEF"/>
    <w:rsid w:val="00FB0769"/>
    <w:rsid w:val="00FD7055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4A20"/>
  <w15:docId w15:val="{7D18B594-4F09-4F37-91A4-EC5790B4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8</TotalTime>
  <Pages>10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H</dc:creator>
  <cp:lastModifiedBy>Thương Vân</cp:lastModifiedBy>
  <cp:revision>3</cp:revision>
  <dcterms:created xsi:type="dcterms:W3CDTF">2024-04-04T00:48:00Z</dcterms:created>
  <dcterms:modified xsi:type="dcterms:W3CDTF">2024-04-04T02:23:00Z</dcterms:modified>
</cp:coreProperties>
</file>